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66FAA" w14:textId="0A84EBBD" w:rsidR="0066451A" w:rsidRDefault="0066451A" w:rsidP="006645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761E5">
        <w:rPr>
          <w:b/>
          <w:i/>
          <w:noProof/>
          <w:sz w:val="28"/>
        </w:rPr>
        <w:t>6692</w:t>
      </w:r>
    </w:p>
    <w:p w14:paraId="4CF6B3DC" w14:textId="77777777" w:rsidR="0066451A" w:rsidRDefault="0066451A" w:rsidP="0066451A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2F5ED65D" w14:textId="77777777" w:rsidR="0066451A" w:rsidRPr="00FB3E36" w:rsidRDefault="0066451A" w:rsidP="006645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45286A6" w14:textId="6225314D" w:rsidR="0066451A" w:rsidRDefault="0066451A" w:rsidP="00664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A6ECC" w:rsidRPr="003A6ECC">
        <w:rPr>
          <w:rFonts w:ascii="Arial" w:hAnsi="Arial"/>
          <w:b/>
          <w:lang w:val="en-US"/>
        </w:rPr>
        <w:t>L.M. Ericsson Limited, Deutsche Telekom AG</w:t>
      </w:r>
    </w:p>
    <w:p w14:paraId="4D04787A" w14:textId="498CF118" w:rsidR="0066451A" w:rsidRDefault="0066451A" w:rsidP="00664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paper on solutions for </w:t>
      </w:r>
      <w:r w:rsidR="00B039AC">
        <w:rPr>
          <w:rFonts w:ascii="Arial" w:hAnsi="Arial" w:cs="Arial"/>
          <w:b/>
        </w:rPr>
        <w:t>sharing and isolation</w:t>
      </w:r>
    </w:p>
    <w:p w14:paraId="3F8EC8EC" w14:textId="77777777" w:rsidR="0066451A" w:rsidRDefault="0066451A" w:rsidP="006645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Agreement</w:t>
      </w:r>
    </w:p>
    <w:p w14:paraId="63BECF16" w14:textId="0C89ABAE" w:rsidR="0066451A" w:rsidRDefault="0066451A" w:rsidP="0066451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C92BA5">
        <w:rPr>
          <w:rFonts w:ascii="Arial" w:hAnsi="Arial"/>
          <w:b/>
        </w:rPr>
        <w:t>6.5.2</w:t>
      </w:r>
      <w:r w:rsidR="00834126">
        <w:rPr>
          <w:rFonts w:ascii="Arial" w:hAnsi="Arial"/>
          <w:b/>
        </w:rPr>
        <w:t>.2</w:t>
      </w:r>
      <w:r>
        <w:rPr>
          <w:rFonts w:ascii="Arial" w:hAnsi="Arial"/>
          <w:b/>
        </w:rPr>
        <w:t xml:space="preserve"> (NSRULE)</w:t>
      </w:r>
    </w:p>
    <w:p w14:paraId="4898E51C" w14:textId="77777777" w:rsidR="00160B2E" w:rsidRDefault="00160B2E" w:rsidP="0066451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p w14:paraId="35CF1553" w14:textId="7E213528" w:rsidR="0019619E" w:rsidRDefault="0019619E" w:rsidP="0019619E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471D868" w14:textId="528F285F" w:rsidR="0019619E" w:rsidRDefault="00B21E16" w:rsidP="00196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groups is asked to</w:t>
      </w:r>
      <w:r w:rsidR="006F1E13">
        <w:rPr>
          <w:b/>
          <w:i/>
        </w:rPr>
        <w:t xml:space="preserve"> agree the recommendation in </w:t>
      </w:r>
      <w:proofErr w:type="gramStart"/>
      <w:r w:rsidR="006F1E13">
        <w:rPr>
          <w:b/>
          <w:i/>
        </w:rPr>
        <w:t xml:space="preserve">4 </w:t>
      </w:r>
      <w:r>
        <w:rPr>
          <w:b/>
          <w:i/>
        </w:rPr>
        <w:t xml:space="preserve"> </w:t>
      </w:r>
      <w:r w:rsidR="0019619E">
        <w:rPr>
          <w:b/>
          <w:i/>
        </w:rPr>
        <w:t>.</w:t>
      </w:r>
      <w:proofErr w:type="gramEnd"/>
    </w:p>
    <w:p w14:paraId="7E880404" w14:textId="77777777" w:rsidR="0019619E" w:rsidRDefault="0019619E" w:rsidP="0019619E">
      <w:pPr>
        <w:pStyle w:val="Heading1"/>
      </w:pPr>
      <w:r>
        <w:t>2</w:t>
      </w:r>
      <w:r>
        <w:tab/>
        <w:t>References</w:t>
      </w:r>
    </w:p>
    <w:p w14:paraId="758DB352" w14:textId="1A219796" w:rsidR="00AC5A76" w:rsidRDefault="0019619E" w:rsidP="0019619E">
      <w:pPr>
        <w:pStyle w:val="Reference"/>
      </w:pPr>
      <w:r w:rsidRPr="00886B80">
        <w:t>[1]</w:t>
      </w:r>
      <w:r>
        <w:rPr>
          <w:color w:val="FF0000"/>
        </w:rPr>
        <w:tab/>
      </w:r>
      <w:hyperlink r:id="rId12" w:history="1">
        <w:r w:rsidR="00AC5A76" w:rsidRPr="00A801CB">
          <w:rPr>
            <w:rStyle w:val="Hyperlink"/>
          </w:rPr>
          <w:t>SP-211449</w:t>
        </w:r>
      </w:hyperlink>
      <w:r w:rsidR="009D562F" w:rsidRPr="009D562F">
        <w:t xml:space="preserve"> </w:t>
      </w:r>
      <w:r w:rsidR="009D562F">
        <w:t>"</w:t>
      </w:r>
      <w:r w:rsidR="009D562F" w:rsidRPr="009D562F">
        <w:t>New WID on Network slicing provisioning rules</w:t>
      </w:r>
      <w:r w:rsidR="009D562F">
        <w:t>"</w:t>
      </w:r>
    </w:p>
    <w:p w14:paraId="4DCC3D1E" w14:textId="57799700" w:rsidR="003E7235" w:rsidRDefault="00A801CB" w:rsidP="003E7235">
      <w:pPr>
        <w:pStyle w:val="Reference"/>
      </w:pPr>
      <w:r>
        <w:t>[2]</w:t>
      </w:r>
      <w:r>
        <w:tab/>
      </w:r>
      <w:hyperlink r:id="rId13" w:history="1">
        <w:r w:rsidR="003E7235" w:rsidRPr="007325A6">
          <w:rPr>
            <w:rStyle w:val="Hyperlink"/>
          </w:rPr>
          <w:t>S5-234159</w:t>
        </w:r>
      </w:hyperlink>
      <w:r w:rsidR="003E7235">
        <w:t xml:space="preserve"> </w:t>
      </w:r>
      <w:r w:rsidR="003E7235" w:rsidRPr="003E7235">
        <w:t xml:space="preserve">Rel-18 CR 28.541 Add network slice selection and sharing </w:t>
      </w:r>
      <w:proofErr w:type="gramStart"/>
      <w:r w:rsidR="003E7235" w:rsidRPr="003E7235">
        <w:t>information</w:t>
      </w:r>
      <w:proofErr w:type="gramEnd"/>
    </w:p>
    <w:p w14:paraId="43481B78" w14:textId="24903126" w:rsidR="00A801CB" w:rsidRPr="009D562F" w:rsidRDefault="007325A6" w:rsidP="003E7235">
      <w:pPr>
        <w:pStyle w:val="Reference"/>
      </w:pPr>
      <w:r>
        <w:t>[3]</w:t>
      </w:r>
      <w:r>
        <w:tab/>
      </w:r>
      <w:hyperlink r:id="rId14" w:history="1">
        <w:r w:rsidR="00E67136" w:rsidRPr="007834FC">
          <w:rPr>
            <w:rStyle w:val="Hyperlink"/>
          </w:rPr>
          <w:t>S5-235</w:t>
        </w:r>
        <w:r w:rsidR="00F651EF" w:rsidRPr="007834FC">
          <w:rPr>
            <w:rStyle w:val="Hyperlink"/>
          </w:rPr>
          <w:t>124</w:t>
        </w:r>
      </w:hyperlink>
      <w:r w:rsidR="007834FC">
        <w:t xml:space="preserve"> </w:t>
      </w:r>
      <w:r w:rsidR="00F651EF" w:rsidRPr="00F651EF">
        <w:t>Rel-18 CR TS 28.531 Update use case and requirements for network slice isolation support</w:t>
      </w:r>
    </w:p>
    <w:p w14:paraId="4F0984F2" w14:textId="66414DA4" w:rsidR="0019619E" w:rsidRPr="00886B80" w:rsidRDefault="0019619E" w:rsidP="0019619E">
      <w:pPr>
        <w:pStyle w:val="Reference"/>
      </w:pPr>
      <w:r w:rsidRPr="00886B80">
        <w:t>[</w:t>
      </w:r>
      <w:r w:rsidR="007325A6">
        <w:t>4</w:t>
      </w:r>
      <w:r w:rsidRPr="00886B80">
        <w:t>]</w:t>
      </w:r>
      <w:r w:rsidRPr="00886B80">
        <w:tab/>
      </w:r>
      <w:hyperlink r:id="rId15" w:history="1">
        <w:r w:rsidR="00E67136" w:rsidRPr="00FB688F">
          <w:rPr>
            <w:rStyle w:val="Hyperlink"/>
          </w:rPr>
          <w:t>S5-235905</w:t>
        </w:r>
      </w:hyperlink>
      <w:r w:rsidR="00E67136">
        <w:t xml:space="preserve"> </w:t>
      </w:r>
      <w:r w:rsidR="00E67136" w:rsidRPr="00E67136">
        <w:t xml:space="preserve">Rel-18 CR TS 28.541 Add NRM for network slice </w:t>
      </w:r>
      <w:proofErr w:type="gramStart"/>
      <w:r w:rsidR="00E67136" w:rsidRPr="00E67136">
        <w:t>isolation</w:t>
      </w:r>
      <w:proofErr w:type="gramEnd"/>
    </w:p>
    <w:p w14:paraId="1D810693" w14:textId="77777777" w:rsidR="00896CF3" w:rsidRPr="00886B80" w:rsidRDefault="00896CF3" w:rsidP="0019619E">
      <w:pPr>
        <w:pStyle w:val="Reference"/>
      </w:pPr>
    </w:p>
    <w:p w14:paraId="1B8D3A6B" w14:textId="77777777" w:rsidR="0019619E" w:rsidRDefault="0019619E" w:rsidP="0019619E">
      <w:pPr>
        <w:pStyle w:val="Heading1"/>
      </w:pPr>
      <w:r>
        <w:t>3</w:t>
      </w:r>
      <w:r>
        <w:tab/>
        <w:t>Rationale</w:t>
      </w:r>
    </w:p>
    <w:p w14:paraId="36AD5894" w14:textId="7A98098F" w:rsidR="00B039AC" w:rsidRDefault="003F623E" w:rsidP="003F623E">
      <w:pPr>
        <w:pStyle w:val="Heading2"/>
        <w:rPr>
          <w:lang w:eastAsia="zh-CN"/>
        </w:rPr>
      </w:pPr>
      <w:r>
        <w:rPr>
          <w:lang w:eastAsia="zh-CN"/>
        </w:rPr>
        <w:t>3.1</w:t>
      </w:r>
      <w:r>
        <w:rPr>
          <w:lang w:eastAsia="zh-CN"/>
        </w:rPr>
        <w:tab/>
        <w:t>Introduction</w:t>
      </w:r>
    </w:p>
    <w:p w14:paraId="18D9820E" w14:textId="7EE873BF" w:rsidR="000E2E35" w:rsidRPr="004D12C0" w:rsidRDefault="00271D3E" w:rsidP="00AF5B77">
      <w:pPr>
        <w:rPr>
          <w:lang w:val="en-IE" w:eastAsia="zh-CN"/>
        </w:rPr>
      </w:pPr>
      <w:r>
        <w:rPr>
          <w:lang w:eastAsia="zh-CN"/>
        </w:rPr>
        <w:t xml:space="preserve">The work item </w:t>
      </w:r>
      <w:r w:rsidR="00490343">
        <w:rPr>
          <w:lang w:eastAsia="zh-CN"/>
        </w:rPr>
        <w:t xml:space="preserve">Network Slicing Rules has been discussing various solutions </w:t>
      </w:r>
      <w:r w:rsidR="00F96714">
        <w:rPr>
          <w:lang w:eastAsia="zh-CN"/>
        </w:rPr>
        <w:t>to fulfil the objectives of the work item</w:t>
      </w:r>
      <w:r w:rsidR="00C152D5">
        <w:rPr>
          <w:lang w:eastAsia="zh-CN"/>
        </w:rPr>
        <w:t>, see</w:t>
      </w:r>
      <w:r w:rsidR="00237A82">
        <w:rPr>
          <w:lang w:eastAsia="zh-CN"/>
        </w:rPr>
        <w:t xml:space="preserve"> WID </w:t>
      </w:r>
      <w:r w:rsidR="00C152D5">
        <w:rPr>
          <w:lang w:eastAsia="zh-CN"/>
        </w:rPr>
        <w:t>reference [1]</w:t>
      </w:r>
      <w:r w:rsidR="00F96714">
        <w:rPr>
          <w:lang w:eastAsia="zh-CN"/>
        </w:rPr>
        <w:t xml:space="preserve">. </w:t>
      </w:r>
      <w:r w:rsidR="00DE756F">
        <w:rPr>
          <w:lang w:eastAsia="zh-CN"/>
        </w:rPr>
        <w:t>Nokia proposed solutions based on new classes to be defined and associated with NetworkSlice /NetworkSliceSubnet which has also not been agreed so far, the last solution proposal can be found in [3].</w:t>
      </w:r>
      <w:r w:rsidR="00B8772C">
        <w:rPr>
          <w:lang w:eastAsia="zh-CN"/>
        </w:rPr>
        <w:t xml:space="preserve"> Alternative 1 below.</w:t>
      </w:r>
      <w:r w:rsidR="004D12C0" w:rsidRPr="004D12C0">
        <w:rPr>
          <w:lang w:eastAsia="zh-CN"/>
        </w:rPr>
        <w:t xml:space="preserve"> </w:t>
      </w:r>
      <w:r w:rsidR="004D12C0">
        <w:rPr>
          <w:lang w:eastAsia="zh-CN"/>
        </w:rPr>
        <w:t xml:space="preserve">A solution based on a new </w:t>
      </w:r>
      <w:proofErr w:type="spellStart"/>
      <w:r w:rsidR="004D12C0">
        <w:rPr>
          <w:lang w:eastAsia="zh-CN"/>
        </w:rPr>
        <w:t>dataType</w:t>
      </w:r>
      <w:proofErr w:type="spellEnd"/>
      <w:r w:rsidR="004D12C0">
        <w:rPr>
          <w:lang w:eastAsia="zh-CN"/>
        </w:rPr>
        <w:t xml:space="preserve"> definition </w:t>
      </w:r>
      <w:proofErr w:type="gramStart"/>
      <w:r w:rsidR="004D12C0">
        <w:rPr>
          <w:lang w:eastAsia="zh-CN"/>
        </w:rPr>
        <w:t xml:space="preserve">called  </w:t>
      </w:r>
      <w:proofErr w:type="spellStart"/>
      <w:r w:rsidR="004D12C0">
        <w:rPr>
          <w:lang w:eastAsia="zh-CN"/>
        </w:rPr>
        <w:t>IsolationProfile</w:t>
      </w:r>
      <w:proofErr w:type="spellEnd"/>
      <w:proofErr w:type="gramEnd"/>
      <w:r w:rsidR="004D12C0">
        <w:rPr>
          <w:lang w:eastAsia="zh-CN"/>
        </w:rPr>
        <w:t xml:space="preserve">.  Alternative 2 below. </w:t>
      </w:r>
      <w:r w:rsidR="00A40FC1">
        <w:rPr>
          <w:lang w:eastAsia="zh-CN"/>
        </w:rPr>
        <w:t>Ericsson has proposed several solution</w:t>
      </w:r>
      <w:r w:rsidR="006E2098">
        <w:rPr>
          <w:lang w:eastAsia="zh-CN"/>
        </w:rPr>
        <w:t xml:space="preserve">s proposing new </w:t>
      </w:r>
      <w:r w:rsidR="00EB0AA0">
        <w:rPr>
          <w:lang w:eastAsia="zh-CN"/>
        </w:rPr>
        <w:t>attribute(s) to be added to the ServiceProfile</w:t>
      </w:r>
      <w:r w:rsidR="00F8161F">
        <w:rPr>
          <w:lang w:eastAsia="zh-CN"/>
        </w:rPr>
        <w:t xml:space="preserve"> / SliceProfile </w:t>
      </w:r>
      <w:r w:rsidR="0020590C">
        <w:rPr>
          <w:lang w:eastAsia="zh-CN"/>
        </w:rPr>
        <w:t>which has not been agreed so far</w:t>
      </w:r>
      <w:r w:rsidR="00237A82">
        <w:rPr>
          <w:lang w:eastAsia="zh-CN"/>
        </w:rPr>
        <w:t>,</w:t>
      </w:r>
      <w:r w:rsidR="00BE35EA">
        <w:rPr>
          <w:lang w:eastAsia="zh-CN"/>
        </w:rPr>
        <w:t xml:space="preserve"> the last solution proposal can be found in </w:t>
      </w:r>
      <w:r w:rsidR="00832E91">
        <w:rPr>
          <w:lang w:eastAsia="zh-CN"/>
        </w:rPr>
        <w:t>[2]</w:t>
      </w:r>
      <w:r w:rsidR="0020590C">
        <w:rPr>
          <w:lang w:eastAsia="zh-CN"/>
        </w:rPr>
        <w:t>.</w:t>
      </w:r>
      <w:r w:rsidR="007743FA">
        <w:rPr>
          <w:lang w:eastAsia="zh-CN"/>
        </w:rPr>
        <w:t xml:space="preserve"> Alternative 3 below.</w:t>
      </w:r>
      <w:r w:rsidR="00C425EF">
        <w:rPr>
          <w:lang w:eastAsia="zh-CN"/>
        </w:rPr>
        <w:t xml:space="preserve"> </w:t>
      </w:r>
      <w:r w:rsidR="004D77DB">
        <w:rPr>
          <w:lang w:eastAsia="zh-CN"/>
        </w:rPr>
        <w:t xml:space="preserve">This </w:t>
      </w:r>
      <w:r w:rsidR="004E08A6">
        <w:rPr>
          <w:lang w:eastAsia="zh-CN"/>
        </w:rPr>
        <w:t>discussion paper</w:t>
      </w:r>
      <w:r w:rsidR="004D77DB">
        <w:rPr>
          <w:lang w:eastAsia="zh-CN"/>
        </w:rPr>
        <w:t xml:space="preserve"> describ</w:t>
      </w:r>
      <w:r w:rsidR="00883CB9">
        <w:rPr>
          <w:lang w:eastAsia="zh-CN"/>
        </w:rPr>
        <w:t xml:space="preserve">es </w:t>
      </w:r>
      <w:r w:rsidR="003521D0">
        <w:rPr>
          <w:lang w:eastAsia="zh-CN"/>
        </w:rPr>
        <w:t>the benefits and drawbacks</w:t>
      </w:r>
      <w:r w:rsidR="00D53351">
        <w:rPr>
          <w:lang w:eastAsia="zh-CN"/>
        </w:rPr>
        <w:t xml:space="preserve"> of </w:t>
      </w:r>
      <w:r w:rsidR="00C425EF">
        <w:rPr>
          <w:lang w:eastAsia="zh-CN"/>
        </w:rPr>
        <w:t xml:space="preserve">where this information is </w:t>
      </w:r>
      <w:proofErr w:type="gramStart"/>
      <w:r w:rsidR="002D0D22">
        <w:rPr>
          <w:lang w:eastAsia="zh-CN"/>
        </w:rPr>
        <w:t>placed;</w:t>
      </w:r>
      <w:proofErr w:type="gramEnd"/>
      <w:r w:rsidR="00D53351">
        <w:rPr>
          <w:lang w:eastAsia="zh-CN"/>
        </w:rPr>
        <w:t xml:space="preserve">  </w:t>
      </w:r>
      <w:r w:rsidR="00883CB9">
        <w:rPr>
          <w:lang w:eastAsia="zh-CN"/>
        </w:rPr>
        <w:t xml:space="preserve"> </w:t>
      </w:r>
    </w:p>
    <w:p w14:paraId="469B984F" w14:textId="117DDCF0" w:rsidR="00D53351" w:rsidRDefault="00D53351" w:rsidP="00D53351">
      <w:pPr>
        <w:ind w:left="360"/>
        <w:rPr>
          <w:lang w:eastAsia="zh-CN"/>
        </w:rPr>
      </w:pPr>
      <w:r w:rsidRPr="0094436C">
        <w:rPr>
          <w:b/>
          <w:bCs/>
          <w:lang w:eastAsia="zh-CN"/>
        </w:rPr>
        <w:t>Alternative 1:</w:t>
      </w:r>
      <w:r>
        <w:rPr>
          <w:lang w:eastAsia="zh-CN"/>
        </w:rPr>
        <w:t xml:space="preserve"> </w:t>
      </w:r>
      <w:r w:rsidR="002D0D22">
        <w:rPr>
          <w:lang w:eastAsia="zh-CN"/>
        </w:rPr>
        <w:t xml:space="preserve">in a </w:t>
      </w:r>
      <w:r w:rsidR="003467CA">
        <w:rPr>
          <w:lang w:eastAsia="zh-CN"/>
        </w:rPr>
        <w:t>new I</w:t>
      </w:r>
      <w:r w:rsidR="000A6841">
        <w:rPr>
          <w:lang w:eastAsia="zh-CN"/>
        </w:rPr>
        <w:t xml:space="preserve">nformation Object Class </w:t>
      </w:r>
      <w:r w:rsidR="003467CA">
        <w:rPr>
          <w:lang w:eastAsia="zh-CN"/>
        </w:rPr>
        <w:t xml:space="preserve">called </w:t>
      </w:r>
      <w:proofErr w:type="spellStart"/>
      <w:r w:rsidR="003467CA">
        <w:rPr>
          <w:lang w:eastAsia="zh-CN"/>
        </w:rPr>
        <w:t>IsolationGroup</w:t>
      </w:r>
      <w:proofErr w:type="spellEnd"/>
      <w:r w:rsidR="002D0D22">
        <w:rPr>
          <w:lang w:eastAsia="zh-CN"/>
        </w:rPr>
        <w:t xml:space="preserve">, </w:t>
      </w:r>
    </w:p>
    <w:p w14:paraId="7AF571C6" w14:textId="249199E3" w:rsidR="00CF159A" w:rsidRDefault="00D53351" w:rsidP="00D53351">
      <w:pPr>
        <w:ind w:left="360"/>
        <w:rPr>
          <w:lang w:eastAsia="zh-CN"/>
        </w:rPr>
      </w:pPr>
      <w:r w:rsidRPr="0094436C">
        <w:rPr>
          <w:b/>
          <w:bCs/>
          <w:lang w:eastAsia="zh-CN"/>
        </w:rPr>
        <w:t>Alternative 2:</w:t>
      </w:r>
      <w:r>
        <w:rPr>
          <w:lang w:eastAsia="zh-CN"/>
        </w:rPr>
        <w:t xml:space="preserve"> </w:t>
      </w:r>
      <w:r w:rsidR="004D383D">
        <w:rPr>
          <w:lang w:eastAsia="zh-CN"/>
        </w:rPr>
        <w:t xml:space="preserve">a property of </w:t>
      </w:r>
      <w:r w:rsidR="0007178B">
        <w:rPr>
          <w:lang w:eastAsia="zh-CN"/>
        </w:rPr>
        <w:t xml:space="preserve">a </w:t>
      </w:r>
      <w:r w:rsidR="006B195A">
        <w:rPr>
          <w:lang w:eastAsia="zh-CN"/>
        </w:rPr>
        <w:t xml:space="preserve">NetworkSlice / NetworkSliceSubnet  </w:t>
      </w:r>
    </w:p>
    <w:p w14:paraId="0416E85B" w14:textId="00C963DF" w:rsidR="00B84C85" w:rsidRDefault="00D53351" w:rsidP="00D53351">
      <w:pPr>
        <w:ind w:left="360"/>
        <w:rPr>
          <w:lang w:eastAsia="zh-CN"/>
        </w:rPr>
      </w:pPr>
      <w:r w:rsidRPr="0094436C">
        <w:rPr>
          <w:b/>
          <w:bCs/>
          <w:lang w:eastAsia="zh-CN"/>
        </w:rPr>
        <w:t>Alternative 3:</w:t>
      </w:r>
      <w:r>
        <w:rPr>
          <w:lang w:eastAsia="zh-CN"/>
        </w:rPr>
        <w:t xml:space="preserve"> </w:t>
      </w:r>
      <w:r w:rsidR="007262C4">
        <w:rPr>
          <w:lang w:eastAsia="zh-CN"/>
        </w:rPr>
        <w:t>as addi</w:t>
      </w:r>
      <w:r w:rsidR="0007178B">
        <w:rPr>
          <w:lang w:eastAsia="zh-CN"/>
        </w:rPr>
        <w:t xml:space="preserve">tional information in </w:t>
      </w:r>
      <w:r w:rsidR="006B195A">
        <w:rPr>
          <w:lang w:eastAsia="zh-CN"/>
        </w:rPr>
        <w:t>ServiceProfile / SliceProfile</w:t>
      </w:r>
    </w:p>
    <w:p w14:paraId="4B7C3F03" w14:textId="45107DF2" w:rsidR="003F623E" w:rsidRDefault="003F623E" w:rsidP="003F623E">
      <w:pPr>
        <w:pStyle w:val="Heading2"/>
        <w:rPr>
          <w:lang w:eastAsia="zh-CN"/>
        </w:rPr>
      </w:pPr>
      <w:r>
        <w:rPr>
          <w:lang w:eastAsia="zh-CN"/>
        </w:rPr>
        <w:t>3.2</w:t>
      </w:r>
      <w:r>
        <w:rPr>
          <w:lang w:eastAsia="zh-CN"/>
        </w:rPr>
        <w:tab/>
        <w:t>Alternative solutions</w:t>
      </w:r>
    </w:p>
    <w:p w14:paraId="501ADB0D" w14:textId="7C4E09D5" w:rsidR="006E4900" w:rsidRPr="004E0C67" w:rsidRDefault="00003C15" w:rsidP="00003C15">
      <w:pPr>
        <w:pStyle w:val="Heading3"/>
        <w:rPr>
          <w:lang w:eastAsia="zh-CN"/>
        </w:rPr>
      </w:pPr>
      <w:r>
        <w:rPr>
          <w:lang w:eastAsia="zh-CN"/>
        </w:rPr>
        <w:t>3.2.1</w:t>
      </w:r>
      <w:r>
        <w:rPr>
          <w:lang w:eastAsia="zh-CN"/>
        </w:rPr>
        <w:tab/>
      </w:r>
      <w:r w:rsidR="004E0C67" w:rsidRPr="004E0C67">
        <w:rPr>
          <w:lang w:eastAsia="zh-CN"/>
        </w:rPr>
        <w:t>Alternative 1</w:t>
      </w:r>
      <w:r w:rsidR="0094436C">
        <w:rPr>
          <w:lang w:eastAsia="zh-CN"/>
        </w:rPr>
        <w:t>:</w:t>
      </w:r>
      <w:r w:rsidR="00E72162">
        <w:rPr>
          <w:lang w:eastAsia="zh-CN"/>
        </w:rPr>
        <w:t xml:space="preserve"> New IOC associated with </w:t>
      </w:r>
      <w:proofErr w:type="gramStart"/>
      <w:r w:rsidR="00E72162">
        <w:rPr>
          <w:lang w:eastAsia="zh-CN"/>
        </w:rPr>
        <w:t>NetworkSlice</w:t>
      </w:r>
      <w:proofErr w:type="gramEnd"/>
    </w:p>
    <w:p w14:paraId="6C821078" w14:textId="6E20C99C" w:rsidR="004E0C67" w:rsidRDefault="00830538" w:rsidP="00AF5B77">
      <w:pPr>
        <w:rPr>
          <w:lang w:eastAsia="zh-CN"/>
        </w:rPr>
      </w:pPr>
      <w:r>
        <w:rPr>
          <w:lang w:eastAsia="zh-CN"/>
        </w:rPr>
        <w:t xml:space="preserve">The solution is described in </w:t>
      </w:r>
      <w:r w:rsidR="0000615B">
        <w:rPr>
          <w:lang w:eastAsia="zh-CN"/>
        </w:rPr>
        <w:t xml:space="preserve">contribution </w:t>
      </w:r>
      <w:hyperlink r:id="rId16" w:history="1">
        <w:r w:rsidR="00964AED" w:rsidRPr="00FB688F">
          <w:rPr>
            <w:rStyle w:val="Hyperlink"/>
          </w:rPr>
          <w:t>S5-235905</w:t>
        </w:r>
      </w:hyperlink>
      <w:r w:rsidR="00105B58">
        <w:rPr>
          <w:lang w:eastAsia="zh-CN"/>
        </w:rPr>
        <w:t>, see reference [</w:t>
      </w:r>
      <w:r w:rsidR="00C55D26">
        <w:rPr>
          <w:lang w:eastAsia="zh-CN"/>
        </w:rPr>
        <w:t>4</w:t>
      </w:r>
      <w:r w:rsidR="00105B58">
        <w:rPr>
          <w:lang w:eastAsia="zh-CN"/>
        </w:rPr>
        <w:t>]</w:t>
      </w:r>
      <w:r w:rsidR="00C55D26">
        <w:rPr>
          <w:lang w:eastAsia="zh-CN"/>
        </w:rPr>
        <w:t>.</w:t>
      </w:r>
      <w:r w:rsidR="0000615B">
        <w:rPr>
          <w:lang w:eastAsia="zh-CN"/>
        </w:rPr>
        <w:t xml:space="preserve"> </w:t>
      </w:r>
      <w:r w:rsidR="00C55D26">
        <w:rPr>
          <w:lang w:eastAsia="zh-CN"/>
        </w:rPr>
        <w:t>Note that the use case description is proposed to be updated</w:t>
      </w:r>
      <w:r w:rsidR="00C5234B">
        <w:rPr>
          <w:lang w:eastAsia="zh-CN"/>
        </w:rPr>
        <w:t xml:space="preserve"> in </w:t>
      </w:r>
      <w:hyperlink r:id="rId17" w:history="1">
        <w:r w:rsidR="00C5234B" w:rsidRPr="007834FC">
          <w:rPr>
            <w:rStyle w:val="Hyperlink"/>
          </w:rPr>
          <w:t>S5-235124</w:t>
        </w:r>
      </w:hyperlink>
      <w:r w:rsidR="00C55D26">
        <w:rPr>
          <w:lang w:eastAsia="zh-CN"/>
        </w:rPr>
        <w:t>, see reference [</w:t>
      </w:r>
      <w:r w:rsidR="00FC0C18">
        <w:rPr>
          <w:lang w:eastAsia="zh-CN"/>
        </w:rPr>
        <w:t>3]</w:t>
      </w:r>
      <w:r w:rsidR="00C5234B">
        <w:rPr>
          <w:lang w:eastAsia="zh-CN"/>
        </w:rPr>
        <w:t>.</w:t>
      </w:r>
    </w:p>
    <w:p w14:paraId="7563C36A" w14:textId="1FBE824E" w:rsidR="003B43CF" w:rsidRDefault="003B43CF" w:rsidP="00AF5B77">
      <w:pPr>
        <w:rPr>
          <w:lang w:eastAsia="zh-CN"/>
        </w:rPr>
      </w:pPr>
      <w:r>
        <w:rPr>
          <w:lang w:eastAsia="zh-CN"/>
        </w:rPr>
        <w:t>Benefits of this approach:</w:t>
      </w:r>
    </w:p>
    <w:p w14:paraId="7B53B324" w14:textId="36F82B51" w:rsidR="009C7770" w:rsidRDefault="003B43CF" w:rsidP="00A232E7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E917BF">
        <w:rPr>
          <w:lang w:eastAsia="zh-CN"/>
        </w:rPr>
        <w:t>Lifecycle of i</w:t>
      </w:r>
      <w:r w:rsidR="00B127AF">
        <w:rPr>
          <w:lang w:eastAsia="zh-CN"/>
        </w:rPr>
        <w:t xml:space="preserve">nformation captured by </w:t>
      </w:r>
      <w:proofErr w:type="spellStart"/>
      <w:r w:rsidR="00B127AF">
        <w:rPr>
          <w:lang w:eastAsia="zh-CN"/>
        </w:rPr>
        <w:t>IsolationGroup</w:t>
      </w:r>
      <w:proofErr w:type="spellEnd"/>
      <w:r w:rsidR="00B127AF">
        <w:rPr>
          <w:lang w:eastAsia="zh-CN"/>
        </w:rPr>
        <w:t xml:space="preserve"> </w:t>
      </w:r>
      <w:r w:rsidR="000971AE">
        <w:rPr>
          <w:lang w:eastAsia="zh-CN"/>
        </w:rPr>
        <w:t xml:space="preserve">can be independent </w:t>
      </w:r>
      <w:proofErr w:type="gramStart"/>
      <w:r w:rsidR="000971AE">
        <w:rPr>
          <w:lang w:eastAsia="zh-CN"/>
        </w:rPr>
        <w:t xml:space="preserve">of </w:t>
      </w:r>
      <w:r w:rsidR="00E917BF">
        <w:rPr>
          <w:lang w:eastAsia="zh-CN"/>
        </w:rPr>
        <w:t xml:space="preserve"> the</w:t>
      </w:r>
      <w:proofErr w:type="gramEnd"/>
      <w:r w:rsidR="00E917BF">
        <w:rPr>
          <w:lang w:eastAsia="zh-CN"/>
        </w:rPr>
        <w:t xml:space="preserve"> </w:t>
      </w:r>
      <w:r w:rsidR="00741683">
        <w:rPr>
          <w:lang w:eastAsia="zh-CN"/>
        </w:rPr>
        <w:t xml:space="preserve">lifecycle </w:t>
      </w:r>
      <w:r w:rsidR="00E917BF">
        <w:rPr>
          <w:lang w:eastAsia="zh-CN"/>
        </w:rPr>
        <w:t xml:space="preserve">of </w:t>
      </w:r>
      <w:r w:rsidR="000971AE">
        <w:rPr>
          <w:lang w:eastAsia="zh-CN"/>
        </w:rPr>
        <w:t>NetworkSlice / NetworkSliceSubnet</w:t>
      </w:r>
      <w:r w:rsidR="00741683">
        <w:rPr>
          <w:lang w:eastAsia="zh-CN"/>
        </w:rPr>
        <w:t>.</w:t>
      </w:r>
      <w:r w:rsidR="00925619">
        <w:rPr>
          <w:lang w:eastAsia="zh-CN"/>
        </w:rPr>
        <w:t xml:space="preserve"> An operator can prepare and persist the </w:t>
      </w:r>
      <w:proofErr w:type="spellStart"/>
      <w:r w:rsidR="00925619">
        <w:rPr>
          <w:lang w:eastAsia="zh-CN"/>
        </w:rPr>
        <w:t>IsolationGroup</w:t>
      </w:r>
      <w:proofErr w:type="spellEnd"/>
      <w:r w:rsidR="007011E1">
        <w:rPr>
          <w:lang w:eastAsia="zh-CN"/>
        </w:rPr>
        <w:t xml:space="preserve"> / </w:t>
      </w:r>
      <w:proofErr w:type="spellStart"/>
      <w:r w:rsidR="007011E1">
        <w:rPr>
          <w:lang w:eastAsia="zh-CN"/>
        </w:rPr>
        <w:t>IsolationProfile</w:t>
      </w:r>
      <w:proofErr w:type="spellEnd"/>
      <w:r w:rsidR="00925619">
        <w:rPr>
          <w:lang w:eastAsia="zh-CN"/>
        </w:rPr>
        <w:t xml:space="preserve"> </w:t>
      </w:r>
      <w:r w:rsidR="007E017B">
        <w:rPr>
          <w:lang w:eastAsia="zh-CN"/>
        </w:rPr>
        <w:t xml:space="preserve">information </w:t>
      </w:r>
      <w:r w:rsidR="009C7770">
        <w:rPr>
          <w:lang w:eastAsia="zh-CN"/>
        </w:rPr>
        <w:t>in the management system before it is associated with a NetworkSlice / NetworkSliceSubnet.</w:t>
      </w:r>
    </w:p>
    <w:p w14:paraId="207AA3F8" w14:textId="2C72CC68" w:rsidR="00DA54CE" w:rsidRDefault="001658FD" w:rsidP="00DA54CE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A944FC">
        <w:rPr>
          <w:lang w:eastAsia="zh-CN"/>
        </w:rPr>
        <w:t xml:space="preserve">Re-use of </w:t>
      </w:r>
      <w:proofErr w:type="spellStart"/>
      <w:r w:rsidR="00A944FC">
        <w:rPr>
          <w:lang w:eastAsia="zh-CN"/>
        </w:rPr>
        <w:t>IsolationGroup</w:t>
      </w:r>
      <w:proofErr w:type="spellEnd"/>
      <w:r w:rsidR="00A944FC">
        <w:rPr>
          <w:lang w:eastAsia="zh-CN"/>
        </w:rPr>
        <w:t xml:space="preserve"> / </w:t>
      </w:r>
      <w:proofErr w:type="spellStart"/>
      <w:r w:rsidR="00A944FC">
        <w:rPr>
          <w:lang w:eastAsia="zh-CN"/>
        </w:rPr>
        <w:t>IsolationProfile</w:t>
      </w:r>
      <w:proofErr w:type="spellEnd"/>
      <w:r w:rsidR="00A944FC">
        <w:rPr>
          <w:lang w:eastAsia="zh-CN"/>
        </w:rPr>
        <w:t xml:space="preserve"> information </w:t>
      </w:r>
      <w:r w:rsidR="00DA54CE">
        <w:rPr>
          <w:lang w:eastAsia="zh-CN"/>
        </w:rPr>
        <w:t>for multiple NetworkSlices / NetworkSliceSubnets.</w:t>
      </w:r>
    </w:p>
    <w:p w14:paraId="037BE44C" w14:textId="77777777" w:rsidR="00EE2F37" w:rsidRDefault="00EE2F37" w:rsidP="00595321">
      <w:pPr>
        <w:rPr>
          <w:lang w:eastAsia="zh-CN"/>
        </w:rPr>
      </w:pPr>
      <w:r>
        <w:rPr>
          <w:lang w:eastAsia="zh-CN"/>
        </w:rPr>
        <w:lastRenderedPageBreak/>
        <w:t>Drawbacks of this approach:</w:t>
      </w:r>
    </w:p>
    <w:p w14:paraId="1371A3BF" w14:textId="386FBB7A" w:rsidR="00922B51" w:rsidRDefault="00EE2F37" w:rsidP="00EE2F37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7B007E">
        <w:rPr>
          <w:lang w:eastAsia="zh-CN"/>
        </w:rPr>
        <w:t xml:space="preserve">The </w:t>
      </w:r>
      <w:r w:rsidR="00085B64">
        <w:rPr>
          <w:lang w:eastAsia="zh-CN"/>
        </w:rPr>
        <w:t>c</w:t>
      </w:r>
      <w:r w:rsidR="002F645D">
        <w:rPr>
          <w:lang w:eastAsia="zh-CN"/>
        </w:rPr>
        <w:t>omplexity of the solution</w:t>
      </w:r>
      <w:r w:rsidR="00085B64">
        <w:rPr>
          <w:lang w:eastAsia="zh-CN"/>
        </w:rPr>
        <w:t xml:space="preserve"> compared to the problem to be solved. </w:t>
      </w:r>
    </w:p>
    <w:p w14:paraId="35E0F5A7" w14:textId="3F874821" w:rsidR="00656B39" w:rsidRDefault="00133806" w:rsidP="00EE2F37">
      <w:pPr>
        <w:ind w:left="284"/>
        <w:rPr>
          <w:lang w:eastAsia="zh-CN"/>
        </w:rPr>
      </w:pPr>
      <w:r>
        <w:rPr>
          <w:lang w:eastAsia="zh-CN"/>
        </w:rPr>
        <w:t xml:space="preserve">- Introduction of a specific grouping mechanism </w:t>
      </w:r>
      <w:r w:rsidR="002C6DA9">
        <w:rPr>
          <w:lang w:eastAsia="zh-CN"/>
        </w:rPr>
        <w:t xml:space="preserve">for </w:t>
      </w:r>
      <w:r w:rsidR="006B3DA9">
        <w:rPr>
          <w:lang w:eastAsia="zh-CN"/>
        </w:rPr>
        <w:t xml:space="preserve">the sole </w:t>
      </w:r>
      <w:r w:rsidR="002C6DA9">
        <w:rPr>
          <w:lang w:eastAsia="zh-CN"/>
        </w:rPr>
        <w:t>purpose of isolation/sharing</w:t>
      </w:r>
      <w:r w:rsidR="00990FE8">
        <w:rPr>
          <w:lang w:eastAsia="zh-CN"/>
        </w:rPr>
        <w:t xml:space="preserve"> use</w:t>
      </w:r>
      <w:r w:rsidR="006B3DA9">
        <w:rPr>
          <w:lang w:eastAsia="zh-CN"/>
        </w:rPr>
        <w:t xml:space="preserve"> case</w:t>
      </w:r>
      <w:r w:rsidR="002053C3">
        <w:rPr>
          <w:lang w:eastAsia="zh-CN"/>
        </w:rPr>
        <w:t xml:space="preserve"> </w:t>
      </w:r>
      <w:r w:rsidR="00062318">
        <w:rPr>
          <w:lang w:eastAsia="zh-CN"/>
        </w:rPr>
        <w:t xml:space="preserve">seems </w:t>
      </w:r>
      <w:r w:rsidR="002C1EDA">
        <w:rPr>
          <w:lang w:eastAsia="zh-CN"/>
        </w:rPr>
        <w:t xml:space="preserve">inefficient. If grouping should be supported a more generic (not slice specific) </w:t>
      </w:r>
      <w:r w:rsidR="006B3DA9">
        <w:rPr>
          <w:lang w:eastAsia="zh-CN"/>
        </w:rPr>
        <w:t>mechani</w:t>
      </w:r>
      <w:r w:rsidR="00BC5A2A">
        <w:rPr>
          <w:lang w:eastAsia="zh-CN"/>
        </w:rPr>
        <w:t>s</w:t>
      </w:r>
      <w:r w:rsidR="006B3DA9">
        <w:rPr>
          <w:lang w:eastAsia="zh-CN"/>
        </w:rPr>
        <w:t xml:space="preserve">ms </w:t>
      </w:r>
      <w:r w:rsidR="007C0BC1">
        <w:rPr>
          <w:lang w:eastAsia="zh-CN"/>
        </w:rPr>
        <w:t>would be more beneficial.</w:t>
      </w:r>
      <w:r w:rsidR="00990FE8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3E9F39EA" w14:textId="3D73AA1A" w:rsidR="00922B51" w:rsidRDefault="00003C15" w:rsidP="00003C15">
      <w:pPr>
        <w:pStyle w:val="Heading3"/>
        <w:rPr>
          <w:lang w:eastAsia="zh-CN"/>
        </w:rPr>
      </w:pPr>
      <w:r>
        <w:rPr>
          <w:lang w:eastAsia="zh-CN"/>
        </w:rPr>
        <w:t>3.2.2</w:t>
      </w:r>
      <w:r>
        <w:rPr>
          <w:lang w:eastAsia="zh-CN"/>
        </w:rPr>
        <w:tab/>
      </w:r>
      <w:r w:rsidR="00922B51" w:rsidRPr="00922B51">
        <w:rPr>
          <w:lang w:eastAsia="zh-CN"/>
        </w:rPr>
        <w:t>Alternative 2</w:t>
      </w:r>
      <w:r w:rsidR="0094436C">
        <w:rPr>
          <w:lang w:eastAsia="zh-CN"/>
        </w:rPr>
        <w:t>:</w:t>
      </w:r>
      <w:r w:rsidR="00FE1E4C">
        <w:rPr>
          <w:lang w:eastAsia="zh-CN"/>
        </w:rPr>
        <w:t xml:space="preserve"> New dataType </w:t>
      </w:r>
      <w:r w:rsidR="007743FA">
        <w:rPr>
          <w:lang w:eastAsia="zh-CN"/>
        </w:rPr>
        <w:t>as property of</w:t>
      </w:r>
      <w:r w:rsidR="00FE1E4C">
        <w:rPr>
          <w:lang w:eastAsia="zh-CN"/>
        </w:rPr>
        <w:t xml:space="preserve"> NetworkSlice</w:t>
      </w:r>
    </w:p>
    <w:p w14:paraId="6C577EB8" w14:textId="509045BE" w:rsidR="003056FD" w:rsidRDefault="003056FD" w:rsidP="003056FD">
      <w:pPr>
        <w:rPr>
          <w:lang w:eastAsia="zh-CN"/>
        </w:rPr>
      </w:pPr>
      <w:r>
        <w:rPr>
          <w:lang w:eastAsia="zh-CN"/>
        </w:rPr>
        <w:t>Benefits of this approach:</w:t>
      </w:r>
    </w:p>
    <w:p w14:paraId="740D0B94" w14:textId="18788EA0" w:rsidR="00922B51" w:rsidRDefault="003056FD" w:rsidP="006B2236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proofErr w:type="spellStart"/>
      <w:r w:rsidR="00D34C3E">
        <w:rPr>
          <w:lang w:eastAsia="zh-CN"/>
        </w:rPr>
        <w:t>IsolationProfile</w:t>
      </w:r>
      <w:proofErr w:type="spellEnd"/>
      <w:r w:rsidR="00D34C3E">
        <w:rPr>
          <w:lang w:eastAsia="zh-CN"/>
        </w:rPr>
        <w:t xml:space="preserve"> </w:t>
      </w:r>
      <w:r w:rsidR="0043599F">
        <w:rPr>
          <w:lang w:eastAsia="zh-CN"/>
        </w:rPr>
        <w:t xml:space="preserve">instance </w:t>
      </w:r>
      <w:r w:rsidR="00D34C3E">
        <w:rPr>
          <w:lang w:eastAsia="zh-CN"/>
        </w:rPr>
        <w:t xml:space="preserve">information is created at the same time NetworkSlice / </w:t>
      </w:r>
      <w:proofErr w:type="gramStart"/>
      <w:r w:rsidR="00D34C3E">
        <w:rPr>
          <w:lang w:eastAsia="zh-CN"/>
        </w:rPr>
        <w:t>NetworkSliceSubnet  is</w:t>
      </w:r>
      <w:proofErr w:type="gramEnd"/>
      <w:r w:rsidR="00D34C3E">
        <w:rPr>
          <w:lang w:eastAsia="zh-CN"/>
        </w:rPr>
        <w:t xml:space="preserve"> created.</w:t>
      </w:r>
    </w:p>
    <w:p w14:paraId="18167D8B" w14:textId="5837139E" w:rsidR="00DE60CA" w:rsidRPr="00922B51" w:rsidRDefault="006F7CF0" w:rsidP="00DE60CA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025538">
        <w:rPr>
          <w:lang w:eastAsia="zh-CN"/>
        </w:rPr>
        <w:t xml:space="preserve">All serviceProfiles associated to the same NetworkSlice </w:t>
      </w:r>
      <w:r w:rsidR="00AD7C52">
        <w:rPr>
          <w:lang w:eastAsia="zh-CN"/>
        </w:rPr>
        <w:t xml:space="preserve">are required to have </w:t>
      </w:r>
      <w:proofErr w:type="spellStart"/>
      <w:r w:rsidR="00AD7C52">
        <w:rPr>
          <w:lang w:eastAsia="zh-CN"/>
        </w:rPr>
        <w:t>he</w:t>
      </w:r>
      <w:proofErr w:type="spellEnd"/>
      <w:r w:rsidR="00AD7C52">
        <w:rPr>
          <w:lang w:eastAsia="zh-CN"/>
        </w:rPr>
        <w:t xml:space="preserve"> same </w:t>
      </w:r>
      <w:proofErr w:type="spellStart"/>
      <w:r w:rsidR="00AD7C52">
        <w:rPr>
          <w:lang w:eastAsia="zh-CN"/>
        </w:rPr>
        <w:t>isolationProfile</w:t>
      </w:r>
      <w:proofErr w:type="spellEnd"/>
      <w:r w:rsidR="00DE60CA">
        <w:rPr>
          <w:lang w:eastAsia="zh-CN"/>
        </w:rPr>
        <w:t xml:space="preserve">. </w:t>
      </w:r>
    </w:p>
    <w:p w14:paraId="68E9BCF9" w14:textId="53798BEC" w:rsidR="00A318B8" w:rsidRPr="00922B51" w:rsidRDefault="00921C29" w:rsidP="00A318B8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137E26">
        <w:rPr>
          <w:lang w:eastAsia="zh-CN"/>
        </w:rPr>
        <w:t xml:space="preserve">No separate management needed for </w:t>
      </w:r>
      <w:r w:rsidR="00144B08">
        <w:rPr>
          <w:lang w:eastAsia="zh-CN"/>
        </w:rPr>
        <w:t>the isolation requirement</w:t>
      </w:r>
      <w:r w:rsidR="008C7878">
        <w:rPr>
          <w:lang w:eastAsia="zh-CN"/>
        </w:rPr>
        <w:t>.</w:t>
      </w:r>
      <w:r w:rsidR="00BC5A2A">
        <w:rPr>
          <w:lang w:eastAsia="zh-CN"/>
        </w:rPr>
        <w:t xml:space="preserve"> </w:t>
      </w:r>
    </w:p>
    <w:p w14:paraId="06F47DBE" w14:textId="77777777" w:rsidR="003056FD" w:rsidRDefault="003056FD" w:rsidP="003056FD">
      <w:pPr>
        <w:rPr>
          <w:lang w:eastAsia="zh-CN"/>
        </w:rPr>
      </w:pPr>
      <w:r>
        <w:rPr>
          <w:lang w:eastAsia="zh-CN"/>
        </w:rPr>
        <w:t>Drawbacks of this approach:</w:t>
      </w:r>
    </w:p>
    <w:p w14:paraId="1E76CEFF" w14:textId="0ABB73AA" w:rsidR="006B195A" w:rsidRDefault="006B195A" w:rsidP="006B195A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C66491">
        <w:rPr>
          <w:lang w:eastAsia="zh-CN"/>
        </w:rPr>
        <w:t xml:space="preserve">An operator </w:t>
      </w:r>
      <w:proofErr w:type="spellStart"/>
      <w:r w:rsidR="00C66491">
        <w:rPr>
          <w:lang w:eastAsia="zh-CN"/>
        </w:rPr>
        <w:t>can not</w:t>
      </w:r>
      <w:proofErr w:type="spellEnd"/>
      <w:r w:rsidR="00C66491">
        <w:rPr>
          <w:lang w:eastAsia="zh-CN"/>
        </w:rPr>
        <w:t xml:space="preserve"> prepare and persist the </w:t>
      </w:r>
      <w:proofErr w:type="spellStart"/>
      <w:r w:rsidR="00C66491">
        <w:rPr>
          <w:lang w:eastAsia="zh-CN"/>
        </w:rPr>
        <w:t>IsolationGroup</w:t>
      </w:r>
      <w:proofErr w:type="spellEnd"/>
      <w:r w:rsidR="00C66491">
        <w:rPr>
          <w:lang w:eastAsia="zh-CN"/>
        </w:rPr>
        <w:t xml:space="preserve"> / </w:t>
      </w:r>
      <w:proofErr w:type="spellStart"/>
      <w:r w:rsidR="00C66491">
        <w:rPr>
          <w:lang w:eastAsia="zh-CN"/>
        </w:rPr>
        <w:t>IsolationProfile</w:t>
      </w:r>
      <w:proofErr w:type="spellEnd"/>
      <w:r w:rsidR="00C66491">
        <w:rPr>
          <w:lang w:eastAsia="zh-CN"/>
        </w:rPr>
        <w:t xml:space="preserve"> information before a NetworkSlice / NetworkSliceSubnet is </w:t>
      </w:r>
      <w:r w:rsidR="002D51B7">
        <w:rPr>
          <w:lang w:eastAsia="zh-CN"/>
        </w:rPr>
        <w:t>instantiated.</w:t>
      </w:r>
      <w:r w:rsidR="00A318B8">
        <w:rPr>
          <w:lang w:eastAsia="zh-CN"/>
        </w:rPr>
        <w:t xml:space="preserve"> However</w:t>
      </w:r>
      <w:r w:rsidR="00945D50">
        <w:rPr>
          <w:lang w:eastAsia="zh-CN"/>
        </w:rPr>
        <w:t>,</w:t>
      </w:r>
      <w:r w:rsidR="00A318B8">
        <w:rPr>
          <w:lang w:eastAsia="zh-CN"/>
        </w:rPr>
        <w:t xml:space="preserve"> </w:t>
      </w:r>
      <w:r w:rsidR="005F48E7">
        <w:rPr>
          <w:lang w:eastAsia="zh-CN"/>
        </w:rPr>
        <w:t xml:space="preserve">templates could be used to overcome this </w:t>
      </w:r>
      <w:r w:rsidR="00EE3749">
        <w:rPr>
          <w:lang w:eastAsia="zh-CN"/>
        </w:rPr>
        <w:t>drawback.</w:t>
      </w:r>
    </w:p>
    <w:p w14:paraId="098DE6A2" w14:textId="5853B0BE" w:rsidR="006B195A" w:rsidRDefault="00003C15" w:rsidP="00003C15">
      <w:pPr>
        <w:pStyle w:val="Heading3"/>
        <w:rPr>
          <w:lang w:eastAsia="zh-CN"/>
        </w:rPr>
      </w:pPr>
      <w:r>
        <w:rPr>
          <w:lang w:eastAsia="zh-CN"/>
        </w:rPr>
        <w:t>3.2.3</w:t>
      </w:r>
      <w:r>
        <w:rPr>
          <w:lang w:eastAsia="zh-CN"/>
        </w:rPr>
        <w:tab/>
      </w:r>
      <w:r w:rsidR="006B195A" w:rsidRPr="00922B51">
        <w:rPr>
          <w:lang w:eastAsia="zh-CN"/>
        </w:rPr>
        <w:t xml:space="preserve">Alternative </w:t>
      </w:r>
      <w:r w:rsidR="00E56B93">
        <w:rPr>
          <w:lang w:eastAsia="zh-CN"/>
        </w:rPr>
        <w:t>3</w:t>
      </w:r>
      <w:r w:rsidR="0094436C">
        <w:rPr>
          <w:lang w:eastAsia="zh-CN"/>
        </w:rPr>
        <w:t>:</w:t>
      </w:r>
      <w:r w:rsidR="00FE1E4C" w:rsidRPr="00FE1E4C">
        <w:rPr>
          <w:lang w:eastAsia="zh-CN"/>
        </w:rPr>
        <w:t xml:space="preserve"> </w:t>
      </w:r>
      <w:r w:rsidR="00FE1E4C">
        <w:rPr>
          <w:lang w:eastAsia="zh-CN"/>
        </w:rPr>
        <w:t xml:space="preserve">New dataType as </w:t>
      </w:r>
      <w:r w:rsidR="007743FA">
        <w:rPr>
          <w:lang w:eastAsia="zh-CN"/>
        </w:rPr>
        <w:t xml:space="preserve">attribute </w:t>
      </w:r>
      <w:r w:rsidR="00FE1E4C">
        <w:rPr>
          <w:lang w:eastAsia="zh-CN"/>
        </w:rPr>
        <w:t>of ServiceProfile</w:t>
      </w:r>
    </w:p>
    <w:p w14:paraId="23D5790B" w14:textId="77777777" w:rsidR="006B195A" w:rsidRDefault="006B195A" w:rsidP="006B195A">
      <w:pPr>
        <w:rPr>
          <w:lang w:eastAsia="zh-CN"/>
        </w:rPr>
      </w:pPr>
      <w:r>
        <w:rPr>
          <w:lang w:eastAsia="zh-CN"/>
        </w:rPr>
        <w:t>Benefits of this approach:</w:t>
      </w:r>
    </w:p>
    <w:p w14:paraId="4F916A92" w14:textId="1D4AC5E3" w:rsidR="006B195A" w:rsidRDefault="006B195A" w:rsidP="006B195A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proofErr w:type="spellStart"/>
      <w:r w:rsidR="00F0111E">
        <w:rPr>
          <w:lang w:eastAsia="zh-CN"/>
        </w:rPr>
        <w:t>IsolationProfile</w:t>
      </w:r>
      <w:proofErr w:type="spellEnd"/>
      <w:r w:rsidR="00F0111E">
        <w:rPr>
          <w:lang w:eastAsia="zh-CN"/>
        </w:rPr>
        <w:t xml:space="preserve"> information is created at the same time </w:t>
      </w:r>
      <w:r w:rsidR="00C46D31">
        <w:rPr>
          <w:lang w:eastAsia="zh-CN"/>
        </w:rPr>
        <w:t xml:space="preserve">as </w:t>
      </w:r>
      <w:r w:rsidR="002E3A02">
        <w:rPr>
          <w:lang w:eastAsia="zh-CN"/>
        </w:rPr>
        <w:t xml:space="preserve">the ServiceProfile / SliceProfile </w:t>
      </w:r>
      <w:r w:rsidR="00F0111E">
        <w:rPr>
          <w:lang w:eastAsia="zh-CN"/>
        </w:rPr>
        <w:t>is created.</w:t>
      </w:r>
    </w:p>
    <w:p w14:paraId="6196927E" w14:textId="7F28DDDF" w:rsidR="005651C2" w:rsidRPr="00922B51" w:rsidRDefault="005651C2" w:rsidP="006B195A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717A6E">
        <w:rPr>
          <w:lang w:eastAsia="zh-CN"/>
        </w:rPr>
        <w:t xml:space="preserve">In case </w:t>
      </w:r>
      <w:r w:rsidR="00A7512E">
        <w:rPr>
          <w:lang w:eastAsia="zh-CN"/>
        </w:rPr>
        <w:t xml:space="preserve">a consumer is concerned about isolation and requires </w:t>
      </w:r>
      <w:r w:rsidR="006F1D5E">
        <w:rPr>
          <w:lang w:eastAsia="zh-CN"/>
        </w:rPr>
        <w:t>providing</w:t>
      </w:r>
      <w:r w:rsidR="00A7512E">
        <w:rPr>
          <w:lang w:eastAsia="zh-CN"/>
        </w:rPr>
        <w:t xml:space="preserve"> </w:t>
      </w:r>
      <w:r w:rsidR="00CB7056">
        <w:rPr>
          <w:lang w:eastAsia="zh-CN"/>
        </w:rPr>
        <w:t xml:space="preserve">additional </w:t>
      </w:r>
      <w:r w:rsidR="00E05FD3">
        <w:rPr>
          <w:lang w:eastAsia="zh-CN"/>
        </w:rPr>
        <w:t>information</w:t>
      </w:r>
      <w:r w:rsidR="00B62DBB">
        <w:rPr>
          <w:lang w:eastAsia="zh-CN"/>
        </w:rPr>
        <w:t xml:space="preserve"> to the producer </w:t>
      </w:r>
      <w:r w:rsidR="00CB7056">
        <w:rPr>
          <w:lang w:eastAsia="zh-CN"/>
        </w:rPr>
        <w:t>(</w:t>
      </w:r>
      <w:r w:rsidR="007D3CD6">
        <w:rPr>
          <w:lang w:eastAsia="zh-CN"/>
        </w:rPr>
        <w:t>other th</w:t>
      </w:r>
      <w:r w:rsidR="00EF4D0D">
        <w:rPr>
          <w:lang w:eastAsia="zh-CN"/>
        </w:rPr>
        <w:t xml:space="preserve">an </w:t>
      </w:r>
      <w:r w:rsidR="00B268AC">
        <w:rPr>
          <w:lang w:eastAsia="zh-CN"/>
        </w:rPr>
        <w:t>what is indicated with NetworkSliceSharingIndicator)</w:t>
      </w:r>
      <w:r w:rsidR="00957CFE">
        <w:rPr>
          <w:lang w:eastAsia="zh-CN"/>
        </w:rPr>
        <w:t xml:space="preserve"> this could be captured </w:t>
      </w:r>
      <w:r w:rsidR="00C04064">
        <w:rPr>
          <w:lang w:eastAsia="zh-CN"/>
        </w:rPr>
        <w:t>in the new dataType.</w:t>
      </w:r>
    </w:p>
    <w:p w14:paraId="18B23922" w14:textId="77777777" w:rsidR="006B195A" w:rsidRDefault="006B195A" w:rsidP="006B195A">
      <w:pPr>
        <w:rPr>
          <w:lang w:eastAsia="zh-CN"/>
        </w:rPr>
      </w:pPr>
      <w:r>
        <w:rPr>
          <w:lang w:eastAsia="zh-CN"/>
        </w:rPr>
        <w:t>Drawbacks of this approach:</w:t>
      </w:r>
    </w:p>
    <w:p w14:paraId="08469BE1" w14:textId="1E393721" w:rsidR="006B195A" w:rsidRDefault="006B195A" w:rsidP="006B195A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6056E3">
        <w:rPr>
          <w:lang w:eastAsia="zh-CN"/>
        </w:rPr>
        <w:t xml:space="preserve">Once the </w:t>
      </w:r>
      <w:proofErr w:type="spellStart"/>
      <w:r w:rsidR="006056E3">
        <w:rPr>
          <w:lang w:eastAsia="zh-CN"/>
        </w:rPr>
        <w:t>IsolationProfile</w:t>
      </w:r>
      <w:proofErr w:type="spellEnd"/>
      <w:r w:rsidR="006056E3">
        <w:rPr>
          <w:lang w:eastAsia="zh-CN"/>
        </w:rPr>
        <w:t xml:space="preserve"> is created </w:t>
      </w:r>
      <w:r w:rsidR="00CC2BD0">
        <w:rPr>
          <w:lang w:eastAsia="zh-CN"/>
        </w:rPr>
        <w:t>the information is duplicated with each additional</w:t>
      </w:r>
      <w:r w:rsidR="000601F9">
        <w:rPr>
          <w:lang w:eastAsia="zh-CN"/>
        </w:rPr>
        <w:t xml:space="preserve"> ServiceProfile / SliceProfile </w:t>
      </w:r>
      <w:r w:rsidR="00BD4F70">
        <w:rPr>
          <w:lang w:eastAsia="zh-CN"/>
        </w:rPr>
        <w:t>for an NetworkSlice / NetworkSliceSubnet.</w:t>
      </w:r>
    </w:p>
    <w:p w14:paraId="5A6A02DE" w14:textId="67A4E3C1" w:rsidR="007613FD" w:rsidRDefault="007613FD" w:rsidP="006B195A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1E4EC8">
        <w:rPr>
          <w:lang w:eastAsia="zh-CN"/>
        </w:rPr>
        <w:t>The</w:t>
      </w:r>
      <w:r w:rsidR="005767D8">
        <w:rPr>
          <w:lang w:eastAsia="zh-CN"/>
        </w:rPr>
        <w:t xml:space="preserve"> </w:t>
      </w:r>
      <w:proofErr w:type="spellStart"/>
      <w:r w:rsidR="005767D8">
        <w:rPr>
          <w:lang w:eastAsia="zh-CN"/>
        </w:rPr>
        <w:t>IsolationProfile</w:t>
      </w:r>
      <w:proofErr w:type="spellEnd"/>
      <w:r w:rsidR="005767D8">
        <w:rPr>
          <w:lang w:eastAsia="zh-CN"/>
        </w:rPr>
        <w:t xml:space="preserve"> instance</w:t>
      </w:r>
      <w:r w:rsidR="006F161C">
        <w:rPr>
          <w:lang w:eastAsia="zh-CN"/>
        </w:rPr>
        <w:t xml:space="preserve"> is the same </w:t>
      </w:r>
      <w:r w:rsidR="001E4EC8">
        <w:rPr>
          <w:lang w:eastAsia="zh-CN"/>
        </w:rPr>
        <w:t>for each ServiceProfile / SliceProfile associated with the same NetworkSlice / NetworkSliceSubnet</w:t>
      </w:r>
      <w:r w:rsidR="00E56B93">
        <w:rPr>
          <w:lang w:eastAsia="zh-CN"/>
        </w:rPr>
        <w:t>.</w:t>
      </w:r>
    </w:p>
    <w:p w14:paraId="64A71340" w14:textId="7345698B" w:rsidR="00BF0021" w:rsidRPr="00922B51" w:rsidRDefault="00BF0021" w:rsidP="006B195A">
      <w:pPr>
        <w:ind w:left="284"/>
        <w:rPr>
          <w:lang w:eastAsia="zh-CN"/>
        </w:rPr>
      </w:pPr>
      <w:r>
        <w:rPr>
          <w:lang w:eastAsia="zh-CN"/>
        </w:rPr>
        <w:t xml:space="preserve">- </w:t>
      </w:r>
      <w:r w:rsidR="00646237">
        <w:rPr>
          <w:lang w:eastAsia="zh-CN"/>
        </w:rPr>
        <w:t xml:space="preserve">May encourage further </w:t>
      </w:r>
      <w:r w:rsidR="00A01126">
        <w:rPr>
          <w:lang w:eastAsia="zh-CN"/>
        </w:rPr>
        <w:t xml:space="preserve">specification </w:t>
      </w:r>
      <w:r w:rsidR="00646237">
        <w:rPr>
          <w:lang w:eastAsia="zh-CN"/>
        </w:rPr>
        <w:t>of isolation requirement</w:t>
      </w:r>
      <w:r w:rsidR="00A01126">
        <w:rPr>
          <w:lang w:eastAsia="zh-CN"/>
        </w:rPr>
        <w:t>s</w:t>
      </w:r>
      <w:r w:rsidR="00C225CF">
        <w:rPr>
          <w:lang w:eastAsia="zh-CN"/>
        </w:rPr>
        <w:t xml:space="preserve"> </w:t>
      </w:r>
      <w:r w:rsidR="00781E61">
        <w:rPr>
          <w:lang w:eastAsia="zh-CN"/>
        </w:rPr>
        <w:t xml:space="preserve">thereby reducing deployment options. </w:t>
      </w:r>
      <w:r w:rsidR="00C225CF">
        <w:rPr>
          <w:lang w:eastAsia="zh-CN"/>
        </w:rPr>
        <w:t xml:space="preserve"> </w:t>
      </w:r>
    </w:p>
    <w:p w14:paraId="19C2E366" w14:textId="7367BD16" w:rsidR="00943F23" w:rsidRDefault="00293BA2" w:rsidP="00293BA2">
      <w:pPr>
        <w:pStyle w:val="Heading2"/>
        <w:rPr>
          <w:lang w:eastAsia="zh-CN"/>
        </w:rPr>
      </w:pPr>
      <w:r>
        <w:rPr>
          <w:lang w:eastAsia="zh-CN"/>
        </w:rPr>
        <w:t>3.3</w:t>
      </w:r>
      <w:r>
        <w:rPr>
          <w:lang w:eastAsia="zh-CN"/>
        </w:rPr>
        <w:tab/>
        <w:t>Discussion</w:t>
      </w:r>
    </w:p>
    <w:p w14:paraId="064DA6B8" w14:textId="7F0C5C9D" w:rsidR="00930664" w:rsidRDefault="00930664" w:rsidP="00AF5B77">
      <w:pPr>
        <w:rPr>
          <w:lang w:eastAsia="zh-CN"/>
        </w:rPr>
      </w:pPr>
      <w:r>
        <w:rPr>
          <w:lang w:eastAsia="zh-CN"/>
        </w:rPr>
        <w:t xml:space="preserve">In alternative 1 and 2 </w:t>
      </w:r>
      <w:r w:rsidR="00EF1F38">
        <w:rPr>
          <w:lang w:eastAsia="zh-CN"/>
        </w:rPr>
        <w:t>a</w:t>
      </w:r>
      <w:r w:rsidR="00293BA2">
        <w:rPr>
          <w:lang w:eastAsia="zh-CN"/>
        </w:rPr>
        <w:t>n</w:t>
      </w:r>
      <w:r w:rsidR="00EF1F38">
        <w:rPr>
          <w:lang w:eastAsia="zh-CN"/>
        </w:rPr>
        <w:t xml:space="preserve"> MnS producer will have easier access to information if a </w:t>
      </w:r>
      <w:proofErr w:type="spellStart"/>
      <w:r w:rsidR="00EF1F38">
        <w:rPr>
          <w:lang w:eastAsia="zh-CN"/>
        </w:rPr>
        <w:t>NetworkSlice</w:t>
      </w:r>
      <w:proofErr w:type="spellEnd"/>
      <w:r w:rsidR="00EF1F38">
        <w:rPr>
          <w:lang w:eastAsia="zh-CN"/>
        </w:rPr>
        <w:t xml:space="preserve"> / </w:t>
      </w:r>
      <w:proofErr w:type="spellStart"/>
      <w:r w:rsidR="00EF1F38">
        <w:rPr>
          <w:lang w:eastAsia="zh-CN"/>
        </w:rPr>
        <w:t>NetworksliceSubnet</w:t>
      </w:r>
      <w:proofErr w:type="spellEnd"/>
      <w:r w:rsidR="00A91A42">
        <w:rPr>
          <w:lang w:eastAsia="zh-CN"/>
        </w:rPr>
        <w:t xml:space="preserve"> or parts of these can be shared, while in </w:t>
      </w:r>
      <w:r w:rsidR="0039102F">
        <w:rPr>
          <w:lang w:eastAsia="zh-CN"/>
        </w:rPr>
        <w:t xml:space="preserve">alternative 3 the producer </w:t>
      </w:r>
      <w:proofErr w:type="gramStart"/>
      <w:r w:rsidR="0039102F">
        <w:rPr>
          <w:lang w:eastAsia="zh-CN"/>
        </w:rPr>
        <w:t>has to</w:t>
      </w:r>
      <w:proofErr w:type="gramEnd"/>
      <w:r w:rsidR="0039102F">
        <w:rPr>
          <w:lang w:eastAsia="zh-CN"/>
        </w:rPr>
        <w:t xml:space="preserve"> browse all </w:t>
      </w:r>
      <w:r w:rsidR="00806475">
        <w:rPr>
          <w:lang w:eastAsia="zh-CN"/>
        </w:rPr>
        <w:t xml:space="preserve">serviceProfiles </w:t>
      </w:r>
      <w:r w:rsidR="0039102F">
        <w:rPr>
          <w:lang w:eastAsia="zh-CN"/>
        </w:rPr>
        <w:t xml:space="preserve">to find the required information. </w:t>
      </w:r>
    </w:p>
    <w:p w14:paraId="0EB20E9B" w14:textId="187296B5" w:rsidR="00293BA2" w:rsidRDefault="00293BA2" w:rsidP="00293BA2">
      <w:pPr>
        <w:pStyle w:val="Heading2"/>
        <w:rPr>
          <w:lang w:eastAsia="zh-CN"/>
        </w:rPr>
      </w:pPr>
      <w:r>
        <w:rPr>
          <w:lang w:eastAsia="zh-CN"/>
        </w:rPr>
        <w:t>3.4</w:t>
      </w:r>
      <w:r>
        <w:rPr>
          <w:lang w:eastAsia="zh-CN"/>
        </w:rPr>
        <w:tab/>
        <w:t>Recommendation</w:t>
      </w:r>
    </w:p>
    <w:p w14:paraId="0B525166" w14:textId="6421F8AB" w:rsidR="00083E0F" w:rsidRDefault="00083E0F" w:rsidP="00AF5B77">
      <w:pPr>
        <w:rPr>
          <w:lang w:eastAsia="zh-CN"/>
        </w:rPr>
      </w:pPr>
      <w:r>
        <w:rPr>
          <w:lang w:eastAsia="zh-CN"/>
        </w:rPr>
        <w:t xml:space="preserve">Considering the </w:t>
      </w:r>
      <w:r w:rsidR="00A12637">
        <w:rPr>
          <w:lang w:eastAsia="zh-CN"/>
        </w:rPr>
        <w:t xml:space="preserve">benefits and drawbacks of the three different alternatives </w:t>
      </w:r>
      <w:r w:rsidR="00FA2EA2">
        <w:rPr>
          <w:lang w:eastAsia="zh-CN"/>
        </w:rPr>
        <w:t xml:space="preserve">the group </w:t>
      </w:r>
      <w:r w:rsidR="00FA2EA2" w:rsidRPr="008F56FE">
        <w:rPr>
          <w:lang w:eastAsia="zh-CN"/>
        </w:rPr>
        <w:t xml:space="preserve">recommends </w:t>
      </w:r>
      <w:r w:rsidR="00FA2EA2">
        <w:rPr>
          <w:lang w:eastAsia="zh-CN"/>
        </w:rPr>
        <w:t xml:space="preserve">the approach taken by alternative 2. </w:t>
      </w:r>
    </w:p>
    <w:p w14:paraId="321C0C3F" w14:textId="4894DA8A" w:rsidR="00E041D8" w:rsidRDefault="00E041D8" w:rsidP="00E041D8">
      <w:pPr>
        <w:pStyle w:val="NO"/>
        <w:rPr>
          <w:lang w:eastAsia="zh-CN"/>
        </w:rPr>
      </w:pPr>
      <w:r>
        <w:rPr>
          <w:lang w:eastAsia="zh-CN"/>
        </w:rPr>
        <w:t xml:space="preserve">NOTE: A CR </w:t>
      </w:r>
      <w:r w:rsidR="00E741E9">
        <w:rPr>
          <w:lang w:eastAsia="zh-CN"/>
        </w:rPr>
        <w:t xml:space="preserve">implementing solution alternative 2 </w:t>
      </w:r>
      <w:r w:rsidR="0030604E">
        <w:rPr>
          <w:lang w:eastAsia="zh-CN"/>
        </w:rPr>
        <w:t xml:space="preserve">has been submitted to this meeting with </w:t>
      </w:r>
      <w:r w:rsidR="00E55D7E">
        <w:rPr>
          <w:lang w:eastAsia="zh-CN"/>
        </w:rPr>
        <w:t xml:space="preserve">the </w:t>
      </w:r>
      <w:r w:rsidR="0030604E">
        <w:rPr>
          <w:lang w:eastAsia="zh-CN"/>
        </w:rPr>
        <w:t xml:space="preserve">title </w:t>
      </w:r>
      <w:proofErr w:type="gramStart"/>
      <w:r w:rsidR="0030604E">
        <w:rPr>
          <w:lang w:eastAsia="zh-CN"/>
        </w:rPr>
        <w:t xml:space="preserve">“ </w:t>
      </w:r>
      <w:r w:rsidR="0030604E" w:rsidRPr="0030604E">
        <w:rPr>
          <w:lang w:eastAsia="zh-CN"/>
        </w:rPr>
        <w:t>Rel</w:t>
      </w:r>
      <w:proofErr w:type="gramEnd"/>
      <w:r w:rsidR="0030604E" w:rsidRPr="0030604E">
        <w:rPr>
          <w:lang w:eastAsia="zh-CN"/>
        </w:rPr>
        <w:t>-18 CR TS 28.541 Add NRM solution for network slice sharing</w:t>
      </w:r>
      <w:r w:rsidR="0030604E">
        <w:rPr>
          <w:lang w:eastAsia="zh-CN"/>
        </w:rPr>
        <w:t>”.</w:t>
      </w:r>
    </w:p>
    <w:p w14:paraId="091B7F82" w14:textId="77777777" w:rsidR="0019619E" w:rsidRDefault="0019619E" w:rsidP="0019619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CB45193" w14:textId="79456BF2" w:rsidR="001E41F3" w:rsidRDefault="00A9059F" w:rsidP="00A9059F">
      <w:pPr>
        <w:pStyle w:val="NO"/>
        <w:ind w:left="0" w:firstLine="0"/>
        <w:rPr>
          <w:noProof/>
        </w:rPr>
      </w:pPr>
      <w:r>
        <w:rPr>
          <w:noProof/>
        </w:rPr>
        <w:t xml:space="preserve">The group is asked to </w:t>
      </w:r>
      <w:r w:rsidR="00E26F59">
        <w:rPr>
          <w:noProof/>
        </w:rPr>
        <w:t xml:space="preserve">agree to </w:t>
      </w:r>
      <w:r w:rsidR="009D01D1">
        <w:rPr>
          <w:noProof/>
        </w:rPr>
        <w:t>S5-236</w:t>
      </w:r>
      <w:r w:rsidR="001E7043">
        <w:rPr>
          <w:noProof/>
        </w:rPr>
        <w:t>693</w:t>
      </w:r>
      <w:r w:rsidR="009D01D1">
        <w:rPr>
          <w:noProof/>
        </w:rPr>
        <w:t xml:space="preserve"> </w:t>
      </w:r>
      <w:r w:rsidR="00E26F59">
        <w:rPr>
          <w:noProof/>
        </w:rPr>
        <w:t>in 3.4</w:t>
      </w:r>
      <w:r w:rsidR="00817EB6">
        <w:rPr>
          <w:noProof/>
        </w:rPr>
        <w:t>.</w:t>
      </w:r>
    </w:p>
    <w:p w14:paraId="21464660" w14:textId="77777777" w:rsidR="009529D2" w:rsidRDefault="009529D2" w:rsidP="008F78DE">
      <w:pPr>
        <w:rPr>
          <w:noProof/>
        </w:rPr>
      </w:pPr>
    </w:p>
    <w:sectPr w:rsidR="009529D2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4B6CF" w14:textId="77777777" w:rsidR="001A6327" w:rsidRDefault="001A6327">
      <w:r>
        <w:separator/>
      </w:r>
    </w:p>
  </w:endnote>
  <w:endnote w:type="continuationSeparator" w:id="0">
    <w:p w14:paraId="41F8B7C6" w14:textId="77777777" w:rsidR="001A6327" w:rsidRDefault="001A6327">
      <w:r>
        <w:continuationSeparator/>
      </w:r>
    </w:p>
  </w:endnote>
  <w:endnote w:type="continuationNotice" w:id="1">
    <w:p w14:paraId="3F8382CE" w14:textId="77777777" w:rsidR="001A6327" w:rsidRDefault="001A63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51598" w14:textId="77777777" w:rsidR="001A6327" w:rsidRDefault="001A6327">
      <w:r>
        <w:separator/>
      </w:r>
    </w:p>
  </w:footnote>
  <w:footnote w:type="continuationSeparator" w:id="0">
    <w:p w14:paraId="4B3DB709" w14:textId="77777777" w:rsidR="001A6327" w:rsidRDefault="001A6327">
      <w:r>
        <w:continuationSeparator/>
      </w:r>
    </w:p>
  </w:footnote>
  <w:footnote w:type="continuationNotice" w:id="1">
    <w:p w14:paraId="379D56DF" w14:textId="77777777" w:rsidR="001A6327" w:rsidRDefault="001A63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8F4306B"/>
    <w:multiLevelType w:val="hybridMultilevel"/>
    <w:tmpl w:val="FA683258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82F47AB"/>
    <w:multiLevelType w:val="hybridMultilevel"/>
    <w:tmpl w:val="B0D20AF0"/>
    <w:lvl w:ilvl="0" w:tplc="15E2EC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5" w:hanging="360"/>
      </w:pPr>
    </w:lvl>
    <w:lvl w:ilvl="2" w:tplc="1809001B" w:tentative="1">
      <w:start w:val="1"/>
      <w:numFmt w:val="lowerRoman"/>
      <w:lvlText w:val="%3."/>
      <w:lvlJc w:val="right"/>
      <w:pPr>
        <w:ind w:left="2085" w:hanging="180"/>
      </w:pPr>
    </w:lvl>
    <w:lvl w:ilvl="3" w:tplc="1809000F" w:tentative="1">
      <w:start w:val="1"/>
      <w:numFmt w:val="decimal"/>
      <w:lvlText w:val="%4."/>
      <w:lvlJc w:val="left"/>
      <w:pPr>
        <w:ind w:left="2805" w:hanging="360"/>
      </w:pPr>
    </w:lvl>
    <w:lvl w:ilvl="4" w:tplc="18090019" w:tentative="1">
      <w:start w:val="1"/>
      <w:numFmt w:val="lowerLetter"/>
      <w:lvlText w:val="%5."/>
      <w:lvlJc w:val="left"/>
      <w:pPr>
        <w:ind w:left="3525" w:hanging="360"/>
      </w:pPr>
    </w:lvl>
    <w:lvl w:ilvl="5" w:tplc="1809001B" w:tentative="1">
      <w:start w:val="1"/>
      <w:numFmt w:val="lowerRoman"/>
      <w:lvlText w:val="%6."/>
      <w:lvlJc w:val="right"/>
      <w:pPr>
        <w:ind w:left="4245" w:hanging="180"/>
      </w:pPr>
    </w:lvl>
    <w:lvl w:ilvl="6" w:tplc="1809000F" w:tentative="1">
      <w:start w:val="1"/>
      <w:numFmt w:val="decimal"/>
      <w:lvlText w:val="%7."/>
      <w:lvlJc w:val="left"/>
      <w:pPr>
        <w:ind w:left="4965" w:hanging="360"/>
      </w:pPr>
    </w:lvl>
    <w:lvl w:ilvl="7" w:tplc="18090019" w:tentative="1">
      <w:start w:val="1"/>
      <w:numFmt w:val="lowerLetter"/>
      <w:lvlText w:val="%8."/>
      <w:lvlJc w:val="left"/>
      <w:pPr>
        <w:ind w:left="5685" w:hanging="360"/>
      </w:pPr>
    </w:lvl>
    <w:lvl w:ilvl="8" w:tplc="1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931306843">
    <w:abstractNumId w:val="20"/>
  </w:num>
  <w:num w:numId="6" w16cid:durableId="58721544">
    <w:abstractNumId w:val="47"/>
  </w:num>
  <w:num w:numId="7" w16cid:durableId="1089737357">
    <w:abstractNumId w:val="36"/>
  </w:num>
  <w:num w:numId="8" w16cid:durableId="1276981774">
    <w:abstractNumId w:val="18"/>
  </w:num>
  <w:num w:numId="9" w16cid:durableId="2822737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9766184">
    <w:abstractNumId w:val="38"/>
  </w:num>
  <w:num w:numId="11" w16cid:durableId="1007825977">
    <w:abstractNumId w:val="10"/>
  </w:num>
  <w:num w:numId="12" w16cid:durableId="999968577">
    <w:abstractNumId w:val="40"/>
  </w:num>
  <w:num w:numId="13" w16cid:durableId="885213605">
    <w:abstractNumId w:val="43"/>
  </w:num>
  <w:num w:numId="14" w16cid:durableId="1987539474">
    <w:abstractNumId w:val="23"/>
  </w:num>
  <w:num w:numId="15" w16cid:durableId="1639067856">
    <w:abstractNumId w:val="45"/>
  </w:num>
  <w:num w:numId="16" w16cid:durableId="1318874966">
    <w:abstractNumId w:val="13"/>
  </w:num>
  <w:num w:numId="17" w16cid:durableId="2082173636">
    <w:abstractNumId w:val="24"/>
  </w:num>
  <w:num w:numId="18" w16cid:durableId="309290040">
    <w:abstractNumId w:val="33"/>
  </w:num>
  <w:num w:numId="19" w16cid:durableId="280499476">
    <w:abstractNumId w:val="37"/>
  </w:num>
  <w:num w:numId="20" w16cid:durableId="1184586067">
    <w:abstractNumId w:val="42"/>
  </w:num>
  <w:num w:numId="21" w16cid:durableId="350187348">
    <w:abstractNumId w:val="15"/>
  </w:num>
  <w:num w:numId="22" w16cid:durableId="698507711">
    <w:abstractNumId w:val="29"/>
  </w:num>
  <w:num w:numId="23" w16cid:durableId="377974260">
    <w:abstractNumId w:val="14"/>
  </w:num>
  <w:num w:numId="24" w16cid:durableId="2038966022">
    <w:abstractNumId w:val="31"/>
  </w:num>
  <w:num w:numId="25" w16cid:durableId="1089040442">
    <w:abstractNumId w:val="34"/>
  </w:num>
  <w:num w:numId="26" w16cid:durableId="1080445842">
    <w:abstractNumId w:val="19"/>
  </w:num>
  <w:num w:numId="27" w16cid:durableId="1902206699">
    <w:abstractNumId w:val="27"/>
  </w:num>
  <w:num w:numId="28" w16cid:durableId="8908668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436336">
    <w:abstractNumId w:val="41"/>
  </w:num>
  <w:num w:numId="30" w16cid:durableId="1285304661">
    <w:abstractNumId w:val="39"/>
  </w:num>
  <w:num w:numId="31" w16cid:durableId="1219635553">
    <w:abstractNumId w:val="46"/>
  </w:num>
  <w:num w:numId="32" w16cid:durableId="834994613">
    <w:abstractNumId w:val="9"/>
  </w:num>
  <w:num w:numId="33" w16cid:durableId="540634781">
    <w:abstractNumId w:val="7"/>
  </w:num>
  <w:num w:numId="34" w16cid:durableId="1050691487">
    <w:abstractNumId w:val="6"/>
  </w:num>
  <w:num w:numId="35" w16cid:durableId="1657804304">
    <w:abstractNumId w:val="5"/>
  </w:num>
  <w:num w:numId="36" w16cid:durableId="486871645">
    <w:abstractNumId w:val="4"/>
  </w:num>
  <w:num w:numId="37" w16cid:durableId="486023198">
    <w:abstractNumId w:val="8"/>
  </w:num>
  <w:num w:numId="38" w16cid:durableId="1681539425">
    <w:abstractNumId w:val="3"/>
  </w:num>
  <w:num w:numId="39" w16cid:durableId="1445542243">
    <w:abstractNumId w:val="17"/>
  </w:num>
  <w:num w:numId="40" w16cid:durableId="1004938347">
    <w:abstractNumId w:val="11"/>
  </w:num>
  <w:num w:numId="41" w16cid:durableId="1192918949">
    <w:abstractNumId w:val="21"/>
  </w:num>
  <w:num w:numId="42" w16cid:durableId="621036589">
    <w:abstractNumId w:val="26"/>
  </w:num>
  <w:num w:numId="43" w16cid:durableId="1052267928">
    <w:abstractNumId w:val="25"/>
  </w:num>
  <w:num w:numId="44" w16cid:durableId="1968268262">
    <w:abstractNumId w:val="30"/>
  </w:num>
  <w:num w:numId="45" w16cid:durableId="738551197">
    <w:abstractNumId w:val="28"/>
  </w:num>
  <w:num w:numId="46" w16cid:durableId="1992824844">
    <w:abstractNumId w:val="44"/>
  </w:num>
  <w:num w:numId="47" w16cid:durableId="780300542">
    <w:abstractNumId w:val="35"/>
  </w:num>
  <w:num w:numId="48" w16cid:durableId="168435732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867"/>
    <w:rsid w:val="00003C15"/>
    <w:rsid w:val="00004C8C"/>
    <w:rsid w:val="00005DB6"/>
    <w:rsid w:val="0000615B"/>
    <w:rsid w:val="00006699"/>
    <w:rsid w:val="00006E6E"/>
    <w:rsid w:val="00022E4A"/>
    <w:rsid w:val="00025538"/>
    <w:rsid w:val="00035AEE"/>
    <w:rsid w:val="00053478"/>
    <w:rsid w:val="000601F9"/>
    <w:rsid w:val="00062318"/>
    <w:rsid w:val="0007178B"/>
    <w:rsid w:val="00081E99"/>
    <w:rsid w:val="00083B5B"/>
    <w:rsid w:val="00083E0F"/>
    <w:rsid w:val="00085B64"/>
    <w:rsid w:val="000971AE"/>
    <w:rsid w:val="000A2AAC"/>
    <w:rsid w:val="000A376D"/>
    <w:rsid w:val="000A6394"/>
    <w:rsid w:val="000A6841"/>
    <w:rsid w:val="000B041D"/>
    <w:rsid w:val="000B7FED"/>
    <w:rsid w:val="000C038A"/>
    <w:rsid w:val="000C6598"/>
    <w:rsid w:val="000D0942"/>
    <w:rsid w:val="000D1438"/>
    <w:rsid w:val="000D44B3"/>
    <w:rsid w:val="000E014D"/>
    <w:rsid w:val="000E2A0B"/>
    <w:rsid w:val="000E2E35"/>
    <w:rsid w:val="000F3FC4"/>
    <w:rsid w:val="000F72C6"/>
    <w:rsid w:val="00105B58"/>
    <w:rsid w:val="00117731"/>
    <w:rsid w:val="001246EB"/>
    <w:rsid w:val="00133806"/>
    <w:rsid w:val="00135239"/>
    <w:rsid w:val="00137192"/>
    <w:rsid w:val="00137E26"/>
    <w:rsid w:val="00142153"/>
    <w:rsid w:val="00144B08"/>
    <w:rsid w:val="00145D43"/>
    <w:rsid w:val="001511F7"/>
    <w:rsid w:val="00154BCC"/>
    <w:rsid w:val="00160B2E"/>
    <w:rsid w:val="00162CA3"/>
    <w:rsid w:val="00163917"/>
    <w:rsid w:val="001658FD"/>
    <w:rsid w:val="00182F20"/>
    <w:rsid w:val="00187788"/>
    <w:rsid w:val="00190C09"/>
    <w:rsid w:val="0019123D"/>
    <w:rsid w:val="00192C46"/>
    <w:rsid w:val="0019619E"/>
    <w:rsid w:val="001967D1"/>
    <w:rsid w:val="001A08B3"/>
    <w:rsid w:val="001A6327"/>
    <w:rsid w:val="001A7B60"/>
    <w:rsid w:val="001B1676"/>
    <w:rsid w:val="001B52F0"/>
    <w:rsid w:val="001B7A65"/>
    <w:rsid w:val="001D27A8"/>
    <w:rsid w:val="001D3328"/>
    <w:rsid w:val="001E293E"/>
    <w:rsid w:val="001E41F3"/>
    <w:rsid w:val="001E4EC8"/>
    <w:rsid w:val="001E7043"/>
    <w:rsid w:val="001F1B76"/>
    <w:rsid w:val="001F5CDE"/>
    <w:rsid w:val="001F6D15"/>
    <w:rsid w:val="002053C3"/>
    <w:rsid w:val="0020590C"/>
    <w:rsid w:val="00210138"/>
    <w:rsid w:val="002101C1"/>
    <w:rsid w:val="00225102"/>
    <w:rsid w:val="00227863"/>
    <w:rsid w:val="0023134C"/>
    <w:rsid w:val="002354F2"/>
    <w:rsid w:val="00237A82"/>
    <w:rsid w:val="00240264"/>
    <w:rsid w:val="00245676"/>
    <w:rsid w:val="00252FAF"/>
    <w:rsid w:val="002573B1"/>
    <w:rsid w:val="0026004D"/>
    <w:rsid w:val="00261A5E"/>
    <w:rsid w:val="002640DD"/>
    <w:rsid w:val="002659F1"/>
    <w:rsid w:val="00271B96"/>
    <w:rsid w:val="00271D3E"/>
    <w:rsid w:val="00272E42"/>
    <w:rsid w:val="00275731"/>
    <w:rsid w:val="00275D12"/>
    <w:rsid w:val="00281EAF"/>
    <w:rsid w:val="00282CA3"/>
    <w:rsid w:val="00283FB8"/>
    <w:rsid w:val="00284DA3"/>
    <w:rsid w:val="00284FEB"/>
    <w:rsid w:val="002860C4"/>
    <w:rsid w:val="002925AD"/>
    <w:rsid w:val="00293BA2"/>
    <w:rsid w:val="002953BD"/>
    <w:rsid w:val="002A68DB"/>
    <w:rsid w:val="002B017F"/>
    <w:rsid w:val="002B5741"/>
    <w:rsid w:val="002C1EDA"/>
    <w:rsid w:val="002C2204"/>
    <w:rsid w:val="002C2409"/>
    <w:rsid w:val="002C6DA9"/>
    <w:rsid w:val="002D0D22"/>
    <w:rsid w:val="002D51B7"/>
    <w:rsid w:val="002E20EC"/>
    <w:rsid w:val="002E3A02"/>
    <w:rsid w:val="002E472E"/>
    <w:rsid w:val="002F1864"/>
    <w:rsid w:val="002F5BEA"/>
    <w:rsid w:val="002F645D"/>
    <w:rsid w:val="002F74C7"/>
    <w:rsid w:val="00305409"/>
    <w:rsid w:val="003056FD"/>
    <w:rsid w:val="00305FE8"/>
    <w:rsid w:val="0030604E"/>
    <w:rsid w:val="003061C2"/>
    <w:rsid w:val="00321B19"/>
    <w:rsid w:val="00323DA1"/>
    <w:rsid w:val="003319B9"/>
    <w:rsid w:val="00334302"/>
    <w:rsid w:val="0034108E"/>
    <w:rsid w:val="003417DE"/>
    <w:rsid w:val="00345579"/>
    <w:rsid w:val="003467CA"/>
    <w:rsid w:val="00347281"/>
    <w:rsid w:val="003521D0"/>
    <w:rsid w:val="00353179"/>
    <w:rsid w:val="00357208"/>
    <w:rsid w:val="003609EF"/>
    <w:rsid w:val="0036231A"/>
    <w:rsid w:val="003640B5"/>
    <w:rsid w:val="00364362"/>
    <w:rsid w:val="00364BAB"/>
    <w:rsid w:val="00367E71"/>
    <w:rsid w:val="00374DD4"/>
    <w:rsid w:val="00377173"/>
    <w:rsid w:val="0039102F"/>
    <w:rsid w:val="003963B8"/>
    <w:rsid w:val="003A4404"/>
    <w:rsid w:val="003A49CB"/>
    <w:rsid w:val="003A6B29"/>
    <w:rsid w:val="003A6ECC"/>
    <w:rsid w:val="003B036D"/>
    <w:rsid w:val="003B0C6D"/>
    <w:rsid w:val="003B22C6"/>
    <w:rsid w:val="003B43CF"/>
    <w:rsid w:val="003B7008"/>
    <w:rsid w:val="003C1551"/>
    <w:rsid w:val="003C29BA"/>
    <w:rsid w:val="003D29CE"/>
    <w:rsid w:val="003D4B50"/>
    <w:rsid w:val="003D79EB"/>
    <w:rsid w:val="003E1A36"/>
    <w:rsid w:val="003E7235"/>
    <w:rsid w:val="003F28CD"/>
    <w:rsid w:val="003F32ED"/>
    <w:rsid w:val="003F3D74"/>
    <w:rsid w:val="003F623E"/>
    <w:rsid w:val="00410371"/>
    <w:rsid w:val="004242F1"/>
    <w:rsid w:val="00433D81"/>
    <w:rsid w:val="00434BB4"/>
    <w:rsid w:val="0043599F"/>
    <w:rsid w:val="00437B30"/>
    <w:rsid w:val="0044119B"/>
    <w:rsid w:val="00445777"/>
    <w:rsid w:val="004530C8"/>
    <w:rsid w:val="00456586"/>
    <w:rsid w:val="0046442C"/>
    <w:rsid w:val="0047252A"/>
    <w:rsid w:val="0048204B"/>
    <w:rsid w:val="00482B8B"/>
    <w:rsid w:val="00490343"/>
    <w:rsid w:val="004910E7"/>
    <w:rsid w:val="00495B18"/>
    <w:rsid w:val="004A52C6"/>
    <w:rsid w:val="004B75B7"/>
    <w:rsid w:val="004C1F3C"/>
    <w:rsid w:val="004D066C"/>
    <w:rsid w:val="004D12C0"/>
    <w:rsid w:val="004D1D31"/>
    <w:rsid w:val="004D2DD6"/>
    <w:rsid w:val="004D383D"/>
    <w:rsid w:val="004D3DB8"/>
    <w:rsid w:val="004D77DB"/>
    <w:rsid w:val="004E08A6"/>
    <w:rsid w:val="004E0C67"/>
    <w:rsid w:val="004F41CC"/>
    <w:rsid w:val="005009D9"/>
    <w:rsid w:val="00500C09"/>
    <w:rsid w:val="00503767"/>
    <w:rsid w:val="0050379C"/>
    <w:rsid w:val="005104E1"/>
    <w:rsid w:val="00512EDB"/>
    <w:rsid w:val="00515451"/>
    <w:rsid w:val="0051580D"/>
    <w:rsid w:val="005175E8"/>
    <w:rsid w:val="00517811"/>
    <w:rsid w:val="005217C1"/>
    <w:rsid w:val="00522A36"/>
    <w:rsid w:val="005357CD"/>
    <w:rsid w:val="00537045"/>
    <w:rsid w:val="00547111"/>
    <w:rsid w:val="005520C4"/>
    <w:rsid w:val="00552668"/>
    <w:rsid w:val="0055371E"/>
    <w:rsid w:val="005606BA"/>
    <w:rsid w:val="0056249E"/>
    <w:rsid w:val="005637CA"/>
    <w:rsid w:val="005651C2"/>
    <w:rsid w:val="005658F2"/>
    <w:rsid w:val="00567052"/>
    <w:rsid w:val="005677FB"/>
    <w:rsid w:val="005721E9"/>
    <w:rsid w:val="005767D8"/>
    <w:rsid w:val="00580834"/>
    <w:rsid w:val="0058335F"/>
    <w:rsid w:val="005865C0"/>
    <w:rsid w:val="00592D74"/>
    <w:rsid w:val="00595321"/>
    <w:rsid w:val="005A4856"/>
    <w:rsid w:val="005A50D6"/>
    <w:rsid w:val="005B1BB0"/>
    <w:rsid w:val="005C688A"/>
    <w:rsid w:val="005D0F13"/>
    <w:rsid w:val="005D1B54"/>
    <w:rsid w:val="005D6663"/>
    <w:rsid w:val="005D6EAF"/>
    <w:rsid w:val="005E2C44"/>
    <w:rsid w:val="005E3F70"/>
    <w:rsid w:val="005E42BB"/>
    <w:rsid w:val="005F48E7"/>
    <w:rsid w:val="005F52E7"/>
    <w:rsid w:val="00600A9E"/>
    <w:rsid w:val="006029F5"/>
    <w:rsid w:val="00603E07"/>
    <w:rsid w:val="006056E3"/>
    <w:rsid w:val="00606DA6"/>
    <w:rsid w:val="00612402"/>
    <w:rsid w:val="006124DC"/>
    <w:rsid w:val="00617BB5"/>
    <w:rsid w:val="00621188"/>
    <w:rsid w:val="006257ED"/>
    <w:rsid w:val="006330BC"/>
    <w:rsid w:val="00635723"/>
    <w:rsid w:val="00636018"/>
    <w:rsid w:val="0064600F"/>
    <w:rsid w:val="00646237"/>
    <w:rsid w:val="00646274"/>
    <w:rsid w:val="00651459"/>
    <w:rsid w:val="00652792"/>
    <w:rsid w:val="0065536E"/>
    <w:rsid w:val="00656B39"/>
    <w:rsid w:val="00660B99"/>
    <w:rsid w:val="0066121C"/>
    <w:rsid w:val="0066361B"/>
    <w:rsid w:val="0066451A"/>
    <w:rsid w:val="006645BE"/>
    <w:rsid w:val="0066478E"/>
    <w:rsid w:val="00665C47"/>
    <w:rsid w:val="0067123E"/>
    <w:rsid w:val="006755AA"/>
    <w:rsid w:val="00677EEF"/>
    <w:rsid w:val="00685263"/>
    <w:rsid w:val="0068622F"/>
    <w:rsid w:val="0069430F"/>
    <w:rsid w:val="00695808"/>
    <w:rsid w:val="00696538"/>
    <w:rsid w:val="006B195A"/>
    <w:rsid w:val="006B2236"/>
    <w:rsid w:val="006B3DA9"/>
    <w:rsid w:val="006B436A"/>
    <w:rsid w:val="006B46FB"/>
    <w:rsid w:val="006B6017"/>
    <w:rsid w:val="006C3D13"/>
    <w:rsid w:val="006C7120"/>
    <w:rsid w:val="006D1BE6"/>
    <w:rsid w:val="006D3DA5"/>
    <w:rsid w:val="006E2098"/>
    <w:rsid w:val="006E21FB"/>
    <w:rsid w:val="006E3E37"/>
    <w:rsid w:val="006E4900"/>
    <w:rsid w:val="006E7399"/>
    <w:rsid w:val="006F161C"/>
    <w:rsid w:val="006F1D5E"/>
    <w:rsid w:val="006F1E13"/>
    <w:rsid w:val="006F7CF0"/>
    <w:rsid w:val="007011E1"/>
    <w:rsid w:val="00711B94"/>
    <w:rsid w:val="00714110"/>
    <w:rsid w:val="00715876"/>
    <w:rsid w:val="00717A6E"/>
    <w:rsid w:val="007262C4"/>
    <w:rsid w:val="007300B9"/>
    <w:rsid w:val="00730174"/>
    <w:rsid w:val="00730254"/>
    <w:rsid w:val="007325A6"/>
    <w:rsid w:val="00735BCB"/>
    <w:rsid w:val="00740491"/>
    <w:rsid w:val="007408D3"/>
    <w:rsid w:val="00741137"/>
    <w:rsid w:val="00741683"/>
    <w:rsid w:val="007419C8"/>
    <w:rsid w:val="00741C9C"/>
    <w:rsid w:val="007425FC"/>
    <w:rsid w:val="007448C6"/>
    <w:rsid w:val="007469AC"/>
    <w:rsid w:val="00747196"/>
    <w:rsid w:val="007506B6"/>
    <w:rsid w:val="00753F77"/>
    <w:rsid w:val="007541AA"/>
    <w:rsid w:val="00755661"/>
    <w:rsid w:val="007608BB"/>
    <w:rsid w:val="007613FD"/>
    <w:rsid w:val="007650D8"/>
    <w:rsid w:val="00765291"/>
    <w:rsid w:val="00765A89"/>
    <w:rsid w:val="007743FA"/>
    <w:rsid w:val="007805AB"/>
    <w:rsid w:val="00781E61"/>
    <w:rsid w:val="00782ADF"/>
    <w:rsid w:val="007831D1"/>
    <w:rsid w:val="007834FC"/>
    <w:rsid w:val="00785599"/>
    <w:rsid w:val="007906EC"/>
    <w:rsid w:val="00792342"/>
    <w:rsid w:val="00795ECE"/>
    <w:rsid w:val="00795F63"/>
    <w:rsid w:val="007977A8"/>
    <w:rsid w:val="007A5555"/>
    <w:rsid w:val="007A648E"/>
    <w:rsid w:val="007A7BFF"/>
    <w:rsid w:val="007B007E"/>
    <w:rsid w:val="007B512A"/>
    <w:rsid w:val="007C0BC1"/>
    <w:rsid w:val="007C2097"/>
    <w:rsid w:val="007C5F66"/>
    <w:rsid w:val="007C7549"/>
    <w:rsid w:val="007D3CD6"/>
    <w:rsid w:val="007D6169"/>
    <w:rsid w:val="007D6759"/>
    <w:rsid w:val="007D6A07"/>
    <w:rsid w:val="007E017B"/>
    <w:rsid w:val="007E43D5"/>
    <w:rsid w:val="007E4431"/>
    <w:rsid w:val="007E7DC6"/>
    <w:rsid w:val="007F7259"/>
    <w:rsid w:val="00801BF2"/>
    <w:rsid w:val="008037DA"/>
    <w:rsid w:val="008040A8"/>
    <w:rsid w:val="00806475"/>
    <w:rsid w:val="00806A34"/>
    <w:rsid w:val="00812CE9"/>
    <w:rsid w:val="00812F24"/>
    <w:rsid w:val="00815233"/>
    <w:rsid w:val="00817EB6"/>
    <w:rsid w:val="008249E2"/>
    <w:rsid w:val="008279FA"/>
    <w:rsid w:val="00830538"/>
    <w:rsid w:val="00832E91"/>
    <w:rsid w:val="00833BE8"/>
    <w:rsid w:val="00834126"/>
    <w:rsid w:val="0084261F"/>
    <w:rsid w:val="0084273C"/>
    <w:rsid w:val="008571F4"/>
    <w:rsid w:val="00860F7A"/>
    <w:rsid w:val="0086188C"/>
    <w:rsid w:val="008626E7"/>
    <w:rsid w:val="00870EE7"/>
    <w:rsid w:val="00872C7A"/>
    <w:rsid w:val="008761E5"/>
    <w:rsid w:val="00880A55"/>
    <w:rsid w:val="00883CB9"/>
    <w:rsid w:val="008863B9"/>
    <w:rsid w:val="008867A5"/>
    <w:rsid w:val="00886950"/>
    <w:rsid w:val="00886B80"/>
    <w:rsid w:val="00887267"/>
    <w:rsid w:val="00896CF3"/>
    <w:rsid w:val="008A45A6"/>
    <w:rsid w:val="008B0511"/>
    <w:rsid w:val="008B5B28"/>
    <w:rsid w:val="008B692E"/>
    <w:rsid w:val="008B7764"/>
    <w:rsid w:val="008C039C"/>
    <w:rsid w:val="008C04B7"/>
    <w:rsid w:val="008C224C"/>
    <w:rsid w:val="008C7878"/>
    <w:rsid w:val="008D39FE"/>
    <w:rsid w:val="008E01DF"/>
    <w:rsid w:val="008E2742"/>
    <w:rsid w:val="008E70F8"/>
    <w:rsid w:val="008F12B2"/>
    <w:rsid w:val="008F3789"/>
    <w:rsid w:val="008F4C9B"/>
    <w:rsid w:val="008F56FE"/>
    <w:rsid w:val="008F686C"/>
    <w:rsid w:val="008F78DE"/>
    <w:rsid w:val="008F7A44"/>
    <w:rsid w:val="00900F2D"/>
    <w:rsid w:val="00901E48"/>
    <w:rsid w:val="00913F36"/>
    <w:rsid w:val="009148DE"/>
    <w:rsid w:val="00921C29"/>
    <w:rsid w:val="00922B51"/>
    <w:rsid w:val="0092358C"/>
    <w:rsid w:val="00925619"/>
    <w:rsid w:val="00925E29"/>
    <w:rsid w:val="00925E4A"/>
    <w:rsid w:val="00930664"/>
    <w:rsid w:val="00932D72"/>
    <w:rsid w:val="00936957"/>
    <w:rsid w:val="00941A3D"/>
    <w:rsid w:val="00941E30"/>
    <w:rsid w:val="00943F23"/>
    <w:rsid w:val="0094436C"/>
    <w:rsid w:val="00945D50"/>
    <w:rsid w:val="00951FDA"/>
    <w:rsid w:val="009529D2"/>
    <w:rsid w:val="00957CFE"/>
    <w:rsid w:val="009601AE"/>
    <w:rsid w:val="00964AED"/>
    <w:rsid w:val="00966481"/>
    <w:rsid w:val="00972207"/>
    <w:rsid w:val="0097741F"/>
    <w:rsid w:val="009777D9"/>
    <w:rsid w:val="00990FE8"/>
    <w:rsid w:val="0099134F"/>
    <w:rsid w:val="00991B88"/>
    <w:rsid w:val="00993D8C"/>
    <w:rsid w:val="009A5753"/>
    <w:rsid w:val="009A579D"/>
    <w:rsid w:val="009A7BAE"/>
    <w:rsid w:val="009B059C"/>
    <w:rsid w:val="009B14D7"/>
    <w:rsid w:val="009C2423"/>
    <w:rsid w:val="009C7770"/>
    <w:rsid w:val="009D01D1"/>
    <w:rsid w:val="009D0B55"/>
    <w:rsid w:val="009D4AD0"/>
    <w:rsid w:val="009D562F"/>
    <w:rsid w:val="009D5E76"/>
    <w:rsid w:val="009D6C80"/>
    <w:rsid w:val="009E3297"/>
    <w:rsid w:val="009E46D2"/>
    <w:rsid w:val="009E765E"/>
    <w:rsid w:val="009F6532"/>
    <w:rsid w:val="009F734F"/>
    <w:rsid w:val="00A01126"/>
    <w:rsid w:val="00A03183"/>
    <w:rsid w:val="00A1069F"/>
    <w:rsid w:val="00A12637"/>
    <w:rsid w:val="00A17959"/>
    <w:rsid w:val="00A232E7"/>
    <w:rsid w:val="00A24555"/>
    <w:rsid w:val="00A245D4"/>
    <w:rsid w:val="00A246B6"/>
    <w:rsid w:val="00A27CF9"/>
    <w:rsid w:val="00A318B8"/>
    <w:rsid w:val="00A319AD"/>
    <w:rsid w:val="00A34683"/>
    <w:rsid w:val="00A40FC1"/>
    <w:rsid w:val="00A4271F"/>
    <w:rsid w:val="00A4319E"/>
    <w:rsid w:val="00A44F38"/>
    <w:rsid w:val="00A47E70"/>
    <w:rsid w:val="00A50CF0"/>
    <w:rsid w:val="00A54A82"/>
    <w:rsid w:val="00A55462"/>
    <w:rsid w:val="00A62612"/>
    <w:rsid w:val="00A737CA"/>
    <w:rsid w:val="00A746AE"/>
    <w:rsid w:val="00A7512E"/>
    <w:rsid w:val="00A76356"/>
    <w:rsid w:val="00A7671C"/>
    <w:rsid w:val="00A801CB"/>
    <w:rsid w:val="00A872E1"/>
    <w:rsid w:val="00A9059F"/>
    <w:rsid w:val="00A91A42"/>
    <w:rsid w:val="00A944FC"/>
    <w:rsid w:val="00AA1002"/>
    <w:rsid w:val="00AA2CBC"/>
    <w:rsid w:val="00AA6D4A"/>
    <w:rsid w:val="00AB1A57"/>
    <w:rsid w:val="00AB2731"/>
    <w:rsid w:val="00AB2835"/>
    <w:rsid w:val="00AB30FA"/>
    <w:rsid w:val="00AB62BE"/>
    <w:rsid w:val="00AB6B28"/>
    <w:rsid w:val="00AC5820"/>
    <w:rsid w:val="00AC5A76"/>
    <w:rsid w:val="00AC747A"/>
    <w:rsid w:val="00AD03D4"/>
    <w:rsid w:val="00AD1CD8"/>
    <w:rsid w:val="00AD1EA2"/>
    <w:rsid w:val="00AD7279"/>
    <w:rsid w:val="00AD7C52"/>
    <w:rsid w:val="00AE291D"/>
    <w:rsid w:val="00AE3D55"/>
    <w:rsid w:val="00AE5DD8"/>
    <w:rsid w:val="00AE67A8"/>
    <w:rsid w:val="00AE6F6F"/>
    <w:rsid w:val="00AF5B77"/>
    <w:rsid w:val="00B039AC"/>
    <w:rsid w:val="00B047D8"/>
    <w:rsid w:val="00B126F0"/>
    <w:rsid w:val="00B127AF"/>
    <w:rsid w:val="00B133DE"/>
    <w:rsid w:val="00B13F88"/>
    <w:rsid w:val="00B15B61"/>
    <w:rsid w:val="00B15BB0"/>
    <w:rsid w:val="00B1744B"/>
    <w:rsid w:val="00B21E16"/>
    <w:rsid w:val="00B21FDE"/>
    <w:rsid w:val="00B258BB"/>
    <w:rsid w:val="00B25AD6"/>
    <w:rsid w:val="00B26084"/>
    <w:rsid w:val="00B268AC"/>
    <w:rsid w:val="00B320C3"/>
    <w:rsid w:val="00B42501"/>
    <w:rsid w:val="00B429D5"/>
    <w:rsid w:val="00B42D12"/>
    <w:rsid w:val="00B44D7E"/>
    <w:rsid w:val="00B463DD"/>
    <w:rsid w:val="00B62DBB"/>
    <w:rsid w:val="00B67B97"/>
    <w:rsid w:val="00B722D8"/>
    <w:rsid w:val="00B7509E"/>
    <w:rsid w:val="00B84C85"/>
    <w:rsid w:val="00B8772C"/>
    <w:rsid w:val="00B93356"/>
    <w:rsid w:val="00B94E2C"/>
    <w:rsid w:val="00B968C8"/>
    <w:rsid w:val="00B97ADB"/>
    <w:rsid w:val="00BA3EC5"/>
    <w:rsid w:val="00BA51D9"/>
    <w:rsid w:val="00BA58B7"/>
    <w:rsid w:val="00BA7F3D"/>
    <w:rsid w:val="00BB1D56"/>
    <w:rsid w:val="00BB5DFC"/>
    <w:rsid w:val="00BB68FC"/>
    <w:rsid w:val="00BC03F1"/>
    <w:rsid w:val="00BC5A2A"/>
    <w:rsid w:val="00BD0927"/>
    <w:rsid w:val="00BD279D"/>
    <w:rsid w:val="00BD4F70"/>
    <w:rsid w:val="00BD6BB8"/>
    <w:rsid w:val="00BE35EA"/>
    <w:rsid w:val="00BF0021"/>
    <w:rsid w:val="00BF27A2"/>
    <w:rsid w:val="00BF2FA4"/>
    <w:rsid w:val="00BF5D10"/>
    <w:rsid w:val="00C02178"/>
    <w:rsid w:val="00C04064"/>
    <w:rsid w:val="00C065DC"/>
    <w:rsid w:val="00C108E3"/>
    <w:rsid w:val="00C11D6B"/>
    <w:rsid w:val="00C12D8A"/>
    <w:rsid w:val="00C152D5"/>
    <w:rsid w:val="00C1544E"/>
    <w:rsid w:val="00C1691B"/>
    <w:rsid w:val="00C16FF8"/>
    <w:rsid w:val="00C21B70"/>
    <w:rsid w:val="00C225CF"/>
    <w:rsid w:val="00C22DF5"/>
    <w:rsid w:val="00C318D7"/>
    <w:rsid w:val="00C31964"/>
    <w:rsid w:val="00C336DD"/>
    <w:rsid w:val="00C425EF"/>
    <w:rsid w:val="00C42AD5"/>
    <w:rsid w:val="00C4639C"/>
    <w:rsid w:val="00C46D31"/>
    <w:rsid w:val="00C5234B"/>
    <w:rsid w:val="00C55D26"/>
    <w:rsid w:val="00C62656"/>
    <w:rsid w:val="00C63AF9"/>
    <w:rsid w:val="00C66491"/>
    <w:rsid w:val="00C66BA2"/>
    <w:rsid w:val="00C6737B"/>
    <w:rsid w:val="00C72C21"/>
    <w:rsid w:val="00C95985"/>
    <w:rsid w:val="00CA4FF7"/>
    <w:rsid w:val="00CA6AE9"/>
    <w:rsid w:val="00CB7056"/>
    <w:rsid w:val="00CC0237"/>
    <w:rsid w:val="00CC2BD0"/>
    <w:rsid w:val="00CC3FA1"/>
    <w:rsid w:val="00CC5026"/>
    <w:rsid w:val="00CC68D0"/>
    <w:rsid w:val="00CD72B5"/>
    <w:rsid w:val="00CE0D91"/>
    <w:rsid w:val="00CE3699"/>
    <w:rsid w:val="00CE5482"/>
    <w:rsid w:val="00CE7144"/>
    <w:rsid w:val="00CF048F"/>
    <w:rsid w:val="00CF159A"/>
    <w:rsid w:val="00CF3332"/>
    <w:rsid w:val="00CF5C18"/>
    <w:rsid w:val="00CF6499"/>
    <w:rsid w:val="00D03F9A"/>
    <w:rsid w:val="00D043D5"/>
    <w:rsid w:val="00D066C5"/>
    <w:rsid w:val="00D06D51"/>
    <w:rsid w:val="00D07967"/>
    <w:rsid w:val="00D150AB"/>
    <w:rsid w:val="00D24991"/>
    <w:rsid w:val="00D2745D"/>
    <w:rsid w:val="00D324C3"/>
    <w:rsid w:val="00D335F9"/>
    <w:rsid w:val="00D34C3E"/>
    <w:rsid w:val="00D3664D"/>
    <w:rsid w:val="00D50255"/>
    <w:rsid w:val="00D5271C"/>
    <w:rsid w:val="00D53351"/>
    <w:rsid w:val="00D53419"/>
    <w:rsid w:val="00D66520"/>
    <w:rsid w:val="00D85789"/>
    <w:rsid w:val="00D97454"/>
    <w:rsid w:val="00DA273B"/>
    <w:rsid w:val="00DA54CE"/>
    <w:rsid w:val="00DB1AB7"/>
    <w:rsid w:val="00DB34FD"/>
    <w:rsid w:val="00DC00DA"/>
    <w:rsid w:val="00DC04AB"/>
    <w:rsid w:val="00DC1834"/>
    <w:rsid w:val="00DC5228"/>
    <w:rsid w:val="00DC5E79"/>
    <w:rsid w:val="00DC6C25"/>
    <w:rsid w:val="00DD0EEF"/>
    <w:rsid w:val="00DD4739"/>
    <w:rsid w:val="00DD4A68"/>
    <w:rsid w:val="00DD5BB4"/>
    <w:rsid w:val="00DE15F3"/>
    <w:rsid w:val="00DE34CF"/>
    <w:rsid w:val="00DE60CA"/>
    <w:rsid w:val="00DE6B05"/>
    <w:rsid w:val="00DE756F"/>
    <w:rsid w:val="00E002EE"/>
    <w:rsid w:val="00E03E6A"/>
    <w:rsid w:val="00E041D8"/>
    <w:rsid w:val="00E054E2"/>
    <w:rsid w:val="00E05FD3"/>
    <w:rsid w:val="00E13F3D"/>
    <w:rsid w:val="00E17C69"/>
    <w:rsid w:val="00E22538"/>
    <w:rsid w:val="00E24C44"/>
    <w:rsid w:val="00E26DF3"/>
    <w:rsid w:val="00E26F59"/>
    <w:rsid w:val="00E34898"/>
    <w:rsid w:val="00E44004"/>
    <w:rsid w:val="00E460EB"/>
    <w:rsid w:val="00E5179C"/>
    <w:rsid w:val="00E55D7E"/>
    <w:rsid w:val="00E56B93"/>
    <w:rsid w:val="00E67136"/>
    <w:rsid w:val="00E72162"/>
    <w:rsid w:val="00E73269"/>
    <w:rsid w:val="00E741E9"/>
    <w:rsid w:val="00E752D8"/>
    <w:rsid w:val="00E86C21"/>
    <w:rsid w:val="00E86DB9"/>
    <w:rsid w:val="00E917BF"/>
    <w:rsid w:val="00EA1CCA"/>
    <w:rsid w:val="00EB09B7"/>
    <w:rsid w:val="00EB0AA0"/>
    <w:rsid w:val="00EB2193"/>
    <w:rsid w:val="00EB286E"/>
    <w:rsid w:val="00EB4EA4"/>
    <w:rsid w:val="00EC09C1"/>
    <w:rsid w:val="00EC7D51"/>
    <w:rsid w:val="00ED00C5"/>
    <w:rsid w:val="00ED3E68"/>
    <w:rsid w:val="00ED44C9"/>
    <w:rsid w:val="00ED5271"/>
    <w:rsid w:val="00EE234A"/>
    <w:rsid w:val="00EE2F37"/>
    <w:rsid w:val="00EE3749"/>
    <w:rsid w:val="00EE7C69"/>
    <w:rsid w:val="00EE7D7C"/>
    <w:rsid w:val="00EF19A5"/>
    <w:rsid w:val="00EF1F38"/>
    <w:rsid w:val="00EF235F"/>
    <w:rsid w:val="00EF4D0D"/>
    <w:rsid w:val="00EF5B48"/>
    <w:rsid w:val="00F0111E"/>
    <w:rsid w:val="00F01566"/>
    <w:rsid w:val="00F018E5"/>
    <w:rsid w:val="00F04D07"/>
    <w:rsid w:val="00F150A9"/>
    <w:rsid w:val="00F174F2"/>
    <w:rsid w:val="00F20D90"/>
    <w:rsid w:val="00F21BE9"/>
    <w:rsid w:val="00F25D98"/>
    <w:rsid w:val="00F300FB"/>
    <w:rsid w:val="00F33A4F"/>
    <w:rsid w:val="00F4188F"/>
    <w:rsid w:val="00F53069"/>
    <w:rsid w:val="00F53072"/>
    <w:rsid w:val="00F53FE2"/>
    <w:rsid w:val="00F57B2E"/>
    <w:rsid w:val="00F61C0A"/>
    <w:rsid w:val="00F62514"/>
    <w:rsid w:val="00F64E5B"/>
    <w:rsid w:val="00F651EF"/>
    <w:rsid w:val="00F70A70"/>
    <w:rsid w:val="00F7687C"/>
    <w:rsid w:val="00F8161F"/>
    <w:rsid w:val="00F82BD1"/>
    <w:rsid w:val="00F868A1"/>
    <w:rsid w:val="00F96714"/>
    <w:rsid w:val="00FA2EA2"/>
    <w:rsid w:val="00FA559C"/>
    <w:rsid w:val="00FB1F75"/>
    <w:rsid w:val="00FB6386"/>
    <w:rsid w:val="00FB688F"/>
    <w:rsid w:val="00FC0C18"/>
    <w:rsid w:val="00FC55EE"/>
    <w:rsid w:val="00FC616C"/>
    <w:rsid w:val="00FD13FA"/>
    <w:rsid w:val="00FE1E4C"/>
    <w:rsid w:val="00FF4443"/>
    <w:rsid w:val="00FF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0630675-D3CE-4032-9338-B489D078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3Char">
    <w:name w:val="Heading 3 Char"/>
    <w:aliases w:val="h3 Char"/>
    <w:link w:val="Heading3"/>
    <w:uiPriority w:val="9"/>
    <w:rsid w:val="00913F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13F3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913F3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13F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13F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3F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913F3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A6D4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17959"/>
  </w:style>
  <w:style w:type="paragraph" w:customStyle="1" w:styleId="Guidance">
    <w:name w:val="Guidance"/>
    <w:basedOn w:val="Normal"/>
    <w:rsid w:val="00A17959"/>
    <w:rPr>
      <w:i/>
      <w:color w:val="0000FF"/>
    </w:rPr>
  </w:style>
  <w:style w:type="character" w:customStyle="1" w:styleId="BalloonTextChar">
    <w:name w:val="Balloon Text Char"/>
    <w:link w:val="BalloonText"/>
    <w:rsid w:val="00A1795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A179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795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A179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A1795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uiPriority w:val="9"/>
    <w:rsid w:val="00A179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A179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A179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A179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A17959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17959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17959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1795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1795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1795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A1795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A1795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1795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locked/>
    <w:rsid w:val="00A1795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A179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179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1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A179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17959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A1795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1795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A1795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1795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A17959"/>
  </w:style>
  <w:style w:type="character" w:customStyle="1" w:styleId="msoins0">
    <w:name w:val="msoins"/>
    <w:rsid w:val="00A17959"/>
  </w:style>
  <w:style w:type="character" w:customStyle="1" w:styleId="NOZchn">
    <w:name w:val="NO Zchn"/>
    <w:locked/>
    <w:rsid w:val="00A17959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17959"/>
  </w:style>
  <w:style w:type="character" w:customStyle="1" w:styleId="spellingerror">
    <w:name w:val="spellingerror"/>
    <w:rsid w:val="00A17959"/>
  </w:style>
  <w:style w:type="character" w:customStyle="1" w:styleId="eop">
    <w:name w:val="eop"/>
    <w:rsid w:val="00A17959"/>
  </w:style>
  <w:style w:type="character" w:customStyle="1" w:styleId="EXCar">
    <w:name w:val="EX Car"/>
    <w:rsid w:val="00A17959"/>
    <w:rPr>
      <w:lang w:val="en-GB" w:eastAsia="en-US"/>
    </w:rPr>
  </w:style>
  <w:style w:type="character" w:customStyle="1" w:styleId="TAHChar">
    <w:name w:val="TAH Char"/>
    <w:rsid w:val="00A17959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17959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17959"/>
  </w:style>
  <w:style w:type="character" w:customStyle="1" w:styleId="line">
    <w:name w:val="line"/>
    <w:rsid w:val="00A17959"/>
  </w:style>
  <w:style w:type="table" w:customStyle="1" w:styleId="11">
    <w:name w:val="网格表 1 浅色1"/>
    <w:basedOn w:val="TableNormal"/>
    <w:uiPriority w:val="46"/>
    <w:rsid w:val="00A1795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17959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1795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1795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1795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A1795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1795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A17959"/>
    <w:rPr>
      <w:i/>
      <w:iCs/>
    </w:rPr>
  </w:style>
  <w:style w:type="character" w:customStyle="1" w:styleId="TANChar">
    <w:name w:val="TAN Char"/>
    <w:link w:val="TAN"/>
    <w:qFormat/>
    <w:locked/>
    <w:rsid w:val="00A1795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E4431"/>
    <w:rPr>
      <w:color w:val="605E5C"/>
      <w:shd w:val="clear" w:color="auto" w:fill="E1DFDD"/>
    </w:rPr>
  </w:style>
  <w:style w:type="character" w:customStyle="1" w:styleId="fontstyle01">
    <w:name w:val="fontstyle01"/>
    <w:rsid w:val="007E443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E4431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7E443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7E4431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7E443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E443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E443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E443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E443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E443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E443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E443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E443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E4431"/>
    <w:rPr>
      <w:b/>
      <w:bCs/>
    </w:rPr>
  </w:style>
  <w:style w:type="paragraph" w:customStyle="1" w:styleId="Reference">
    <w:name w:val="Reference"/>
    <w:basedOn w:val="Normal"/>
    <w:rsid w:val="007E443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E443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E443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E443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7E4431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7E4431"/>
    <w:pPr>
      <w:numPr>
        <w:ilvl w:val="1"/>
        <w:numId w:val="7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7E4431"/>
    <w:pPr>
      <w:numPr>
        <w:numId w:val="8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E4431"/>
    <w:pPr>
      <w:numPr>
        <w:numId w:val="9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7E4431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E4431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E4431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E4431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E4431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E443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E443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E4431"/>
    <w:pPr>
      <w:spacing w:before="0"/>
      <w:jc w:val="left"/>
    </w:pPr>
  </w:style>
  <w:style w:type="paragraph" w:customStyle="1" w:styleId="GDMO">
    <w:name w:val="GDMO"/>
    <w:basedOn w:val="ASN1Cont"/>
    <w:rsid w:val="007E443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E4431"/>
    <w:pPr>
      <w:numPr>
        <w:numId w:val="13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7E4431"/>
    <w:pPr>
      <w:numPr>
        <w:numId w:val="14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E443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E443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E4431"/>
  </w:style>
  <w:style w:type="paragraph" w:customStyle="1" w:styleId="Caption1">
    <w:name w:val="Caption1"/>
    <w:basedOn w:val="Normal"/>
    <w:next w:val="Normal"/>
    <w:rsid w:val="007E443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E443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E443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E443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E4431"/>
    <w:pPr>
      <w:numPr>
        <w:numId w:val="12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7E443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E443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E443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E443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E443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E4431"/>
    <w:pPr>
      <w:keepLines/>
      <w:numPr>
        <w:numId w:val="11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E443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E443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E443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E443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E443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E443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E443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E443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E443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E443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E4431"/>
  </w:style>
  <w:style w:type="paragraph" w:customStyle="1" w:styleId="I1">
    <w:name w:val="I1"/>
    <w:basedOn w:val="List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E4431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E443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E4431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E4431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E4431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7E443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E4431"/>
    <w:pPr>
      <w:spacing w:before="120" w:after="0"/>
    </w:pPr>
    <w:rPr>
      <w:sz w:val="24"/>
    </w:rPr>
  </w:style>
  <w:style w:type="character" w:customStyle="1" w:styleId="hljs-tag">
    <w:name w:val="hljs-tag"/>
    <w:rsid w:val="007E4431"/>
  </w:style>
  <w:style w:type="character" w:customStyle="1" w:styleId="hljs-name">
    <w:name w:val="hljs-name"/>
    <w:rsid w:val="007E4431"/>
  </w:style>
  <w:style w:type="character" w:customStyle="1" w:styleId="hljs-attr">
    <w:name w:val="hljs-attr"/>
    <w:rsid w:val="007E4431"/>
  </w:style>
  <w:style w:type="character" w:customStyle="1" w:styleId="hljs-string">
    <w:name w:val="hljs-string"/>
    <w:rsid w:val="007E4431"/>
  </w:style>
  <w:style w:type="character" w:customStyle="1" w:styleId="TALChar1">
    <w:name w:val="TAL Char1"/>
    <w:rsid w:val="007E443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E443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E4431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E443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E443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E443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E443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E4431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E4431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E4431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E4431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E4431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E4431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7E443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5_TM/TSGS5_149/Docs/S5-234159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TSG_SA/TSGS_94E_Electronic_2021_12/Docs/SP-211449.zip" TargetMode="External"/><Relationship Id="rId17" Type="http://schemas.openxmlformats.org/officeDocument/2006/relationships/hyperlink" Target="https://www.3gpp.org/ftp/TSG_SA/WG5_TM/TSGS5_150/Docs/S5-23612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50/Docs/S5-235905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5_TM/TSGS5_150/Docs/S5-235905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50/Docs/S5-23612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SharedWithUsers xmlns="a2c361c7-f771-41e7-8d71-99630ae0546c">
      <UserInfo>
        <DisplayName>Robert Törnkvist</DisplayName>
        <AccountId>99</AccountId>
        <AccountType/>
      </UserInfo>
    </SharedWithUsers>
    <TaxCatchAll xmlns="d8762117-8292-4133-b1c7-eab5c6487cfd">
      <Value>4</Value>
      <Value>1</Value>
    </TaxCatchAll>
    <EriCOLLCompetenceTaxHTField0 xmlns="d8762117-8292-4133-b1c7-eab5c6487cfd">
      <Terms xmlns="http://schemas.microsoft.com/office/infopath/2007/PartnerControls"/>
    </EriCOLLCompetence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MediaLengthInSeconds xmlns="2e6efab8-808c-4224-8d24-16b0b2f8344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E16B8C-43E2-4E03-B067-F90DEA47538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D209B0-A61A-45FE-A8AD-F492B2801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B2A9BC-C357-4D62-9B47-49CB4BF2A7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BBA0941A-CDF4-4644-83BF-15CD90C84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657</TotalTime>
  <Pages>2</Pages>
  <Words>704</Words>
  <Characters>4630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604</cp:revision>
  <cp:lastPrinted>1900-01-01T08:00:00Z</cp:lastPrinted>
  <dcterms:created xsi:type="dcterms:W3CDTF">2020-02-03T16:32:00Z</dcterms:created>
  <dcterms:modified xsi:type="dcterms:W3CDTF">2023-09-29T14:48:00Z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ContentTypeId">
    <vt:lpwstr>0x010100C5F30C9B16E14C8EACE5F2CC7B7AC7F400038461135692AF468A6B556D3A54DB44</vt:lpwstr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